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AB4"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ΜΑΪΟΥ 3!!</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ΛΟΥΚΑ ΟΣΙΟΥ ΣΤΕ</w:t>
      </w:r>
      <w:r>
        <w:rPr>
          <w:rFonts w:ascii="Palatino Linotype" w:hAnsi="Palatino Linotype" w:cs="Palatino Linotype"/>
          <w:b/>
          <w:bCs/>
        </w:rPr>
        <w:t>Ι</w:t>
      </w:r>
      <w:r w:rsidRPr="00CE4506">
        <w:rPr>
          <w:rFonts w:ascii="Palatino Linotype" w:hAnsi="Palatino Linotype" w:cs="Palatino Linotype"/>
          <w:b/>
          <w:bCs/>
        </w:rPr>
        <w:t>ΡΙΟΥ ΑΝΑΚΟΜΙΔΗ ΛΕΙΨΑΝΩΝ</w:t>
      </w:r>
      <w:r>
        <w:rPr>
          <w:rFonts w:ascii="Palatino Linotype" w:hAnsi="Palatino Linotype" w:cs="Palatino Linotype"/>
          <w:b/>
          <w:bCs/>
        </w:rPr>
        <w:t>.</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ΜΑΪΟΣ Γ !!</w:t>
      </w:r>
    </w:p>
    <w:p w:rsidR="00697AB4"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 xml:space="preserve">ΑΝΑΚΟΜΙΔΗ ΤΩΝ ΙΕΡΩΝ ΛΕΙΨΑΝΩΝ </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ΤΟΥ ΟΣΙΟΥ ΛΟΥΚΑ ΤΟΥ ΕΝ ΣΤΕΙΡΙΩ</w:t>
      </w:r>
      <w:r>
        <w:rPr>
          <w:rFonts w:ascii="Palatino Linotype" w:hAnsi="Palatino Linotype" w:cs="Palatino Linotype"/>
          <w:b/>
          <w:bCs/>
        </w:rPr>
        <w:t>.</w:t>
      </w:r>
    </w:p>
    <w:p w:rsidR="00697AB4" w:rsidRDefault="00697AB4" w:rsidP="00CE4506">
      <w:pPr>
        <w:spacing w:line="360" w:lineRule="auto"/>
        <w:jc w:val="center"/>
        <w:rPr>
          <w:rFonts w:ascii="Palatino Linotype" w:hAnsi="Palatino Linotype" w:cs="Palatino Linotype"/>
          <w:b/>
          <w:bCs/>
        </w:rPr>
      </w:pPr>
      <w:r w:rsidRPr="0054331B">
        <w:rPr>
          <w:rFonts w:ascii="Palatino Linotype" w:hAnsi="Palatino Linotype" w:cs="Palatino Linotype"/>
          <w:b/>
          <w:bCs/>
          <w:noProof/>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 Εικόνα" o:spid="_x0000_i1025" type="#_x0000_t75" alt="cebbcebfcf85cebaceb1cf82.jpg" style="width:191.25pt;height:255pt;visibility:visible">
            <v:imagedata r:id="rId7" o:title=""/>
          </v:shape>
        </w:pic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ΑΚΟΛΟΥΘΙΑ</w:t>
      </w:r>
    </w:p>
    <w:p w:rsidR="00697AB4" w:rsidRPr="00CE4506" w:rsidRDefault="00697AB4" w:rsidP="00CE4506">
      <w:pPr>
        <w:spacing w:line="360" w:lineRule="auto"/>
        <w:jc w:val="center"/>
        <w:rPr>
          <w:rFonts w:ascii="Palatino Linotype" w:hAnsi="Palatino Linotype" w:cs="Palatino Linotype"/>
          <w:b/>
          <w:bCs/>
        </w:rPr>
      </w:pPr>
    </w:p>
    <w:p w:rsidR="00697AB4"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ΜΙΚΡΟΣ ΕΣΠΕΡΙΝΟΣ.</w:t>
      </w:r>
    </w:p>
    <w:p w:rsidR="00697AB4" w:rsidRPr="00CE4506" w:rsidRDefault="00697AB4" w:rsidP="00CE4506">
      <w:pPr>
        <w:spacing w:line="360" w:lineRule="auto"/>
        <w:jc w:val="center"/>
        <w:rPr>
          <w:rFonts w:ascii="Palatino Linotype" w:hAnsi="Palatino Linotype" w:cs="Palatino Linotype"/>
          <w:b/>
          <w:bCs/>
        </w:rPr>
      </w:pPr>
      <w:r w:rsidRPr="00E10CEC">
        <w:rPr>
          <w:rFonts w:ascii="Palatino Linotype" w:hAnsi="Palatino Linotype" w:cs="Palatino Linotype"/>
        </w:rPr>
        <w:t xml:space="preserve">Εις το· Κύριε εκέκραξα, ιστώμεν στίχους δ , και ψάλλομεν τα εξής Προσόμοια. </w:t>
      </w:r>
      <w:r w:rsidRPr="00CE4506">
        <w:rPr>
          <w:rFonts w:ascii="Palatino Linotype" w:hAnsi="Palatino Linotype" w:cs="Palatino Linotype"/>
          <w:b/>
          <w:bCs/>
        </w:rPr>
        <w:t>Ήχος β</w:t>
      </w:r>
      <w:r>
        <w:rPr>
          <w:rFonts w:ascii="Palatino Linotype" w:hAnsi="Palatino Linotype" w:cs="Palatino Linotype"/>
          <w:b/>
          <w:bCs/>
        </w:rPr>
        <w:t>’</w:t>
      </w:r>
      <w:r w:rsidRPr="00CE4506">
        <w:rPr>
          <w:rFonts w:ascii="Palatino Linotype" w:hAnsi="Palatino Linotype" w:cs="Palatino Linotype"/>
          <w:b/>
          <w:bCs/>
        </w:rPr>
        <w:t xml:space="preserve"> . Ότε, εκ του ξύλου.</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Δέξαι, τας δεήσεις και ευχάς, και ικετηρίους εντεύξεις, και παρακλήσεις ημών, των προσκαλουμένων σε, Πάτερ εξ όλης ψυχής, και πταισμάτων συγχώρησιν, σοις δούλοις και βίου, βράβευσον διόρθωσιν, παρά Χριστού του Θεού· σε γαρ προς Αυτόν πεποιθότως, πάντες προβαλλόμεθα πρέσβυν, και κοινόν μεσίτην αξιάγαστε.</w:t>
      </w:r>
      <w:r>
        <w:rPr>
          <w:rFonts w:ascii="Palatino Linotype" w:hAnsi="Palatino Linotype" w:cs="Palatino Linotype"/>
        </w:rPr>
        <w:t xml:space="preserve"> </w:t>
      </w:r>
      <w:r w:rsidRPr="00E10CEC">
        <w:rPr>
          <w:rFonts w:ascii="Palatino Linotype" w:hAnsi="Palatino Linotype" w:cs="Palatino Linotype"/>
        </w:rPr>
        <w:t>(Δις)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Ύμνον, εκ χειλέων ρυπαρών, τω ηγιασμένω προσφέρων, σοι εκ καρδίας βοών· λύτρωσαι της βλάβης με, της των εχθρών και Θεώ, καταλλάξας οικείωσον, και δόξης</w:t>
      </w:r>
      <w:r>
        <w:rPr>
          <w:rFonts w:ascii="Palatino Linotype" w:hAnsi="Palatino Linotype" w:cs="Palatino Linotype"/>
        </w:rPr>
        <w:t xml:space="preserve"> </w:t>
      </w:r>
      <w:r w:rsidRPr="00E10CEC">
        <w:rPr>
          <w:rFonts w:ascii="Palatino Linotype" w:hAnsi="Palatino Linotype" w:cs="Palatino Linotype"/>
        </w:rPr>
        <w:t>της τούτου, μέτοχον ανάδειξον, ευχαίς Οσίου του σου, όπως, εν πολλή θυμηδία, τας ευεργεσίας δοξάζω, της σης ευσπλαγχνίας και χρηστότητος.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Χάριν, ιαμάτων και πηγήν, άφθονον πλουτήσας θαυμάτων, οίκτειρον σώσον ημάς, τους εν τω τεμένει Σου, πίστει φοιτώντας θερμή, πάσαν βλάβην και κάκωσιν, και</w:t>
      </w:r>
      <w:r>
        <w:rPr>
          <w:rFonts w:ascii="Palatino Linotype" w:hAnsi="Palatino Linotype" w:cs="Palatino Linotype"/>
        </w:rPr>
        <w:t xml:space="preserve"> </w:t>
      </w:r>
      <w:r w:rsidRPr="00E10CEC">
        <w:rPr>
          <w:rFonts w:ascii="Palatino Linotype" w:hAnsi="Palatino Linotype" w:cs="Palatino Linotype"/>
        </w:rPr>
        <w:t>πάθη και νόσους, ψυχής τε και σώματος, ημών ιώμενος, όπως, εν αινέσει τε πάντες, χαίρωμεν δοξάζοντες Πάτερ, οι των σων χαρίτων απολαύοντες.</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Δόξα. Ήχος β</w:t>
      </w:r>
      <w:r>
        <w:rPr>
          <w:rFonts w:ascii="Palatino Linotype" w:hAnsi="Palatino Linotype" w:cs="Palatino Linotype"/>
          <w:b/>
          <w:bCs/>
        </w:rPr>
        <w:t>’</w:t>
      </w:r>
      <w:r w:rsidRPr="00CE4506">
        <w:rPr>
          <w:rFonts w:ascii="Palatino Linotype" w:hAnsi="Palatino Linotype" w:cs="Palatino Linotype"/>
          <w:b/>
          <w:bCs/>
        </w:rPr>
        <w:t xml:space="preserve"> .</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Η των λειψάνων σου θήκη, πανεύφημε Πάτερ, πηγάζει ιάματα, και η αγία σου ψυχή, Αγγέλοις συνούσα, αξίως αγάλλεται· έχων ουν προς Κύριον Όσιε παρρησίαν,</w:t>
      </w:r>
      <w:r>
        <w:rPr>
          <w:rFonts w:ascii="Palatino Linotype" w:hAnsi="Palatino Linotype" w:cs="Palatino Linotype"/>
        </w:rPr>
        <w:t xml:space="preserve"> </w:t>
      </w:r>
      <w:r w:rsidRPr="00E10CEC">
        <w:rPr>
          <w:rFonts w:ascii="Palatino Linotype" w:hAnsi="Palatino Linotype" w:cs="Palatino Linotype"/>
        </w:rPr>
        <w:t>και μετά των Ασωμάτων χορεύων εν ουρανοίς, μετά τούτων ικέτευε, ελεηθήναι τας ψυχάς ημών.</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Και νυν. Της εορτής.</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Εις τον Στίχον. Ήχος β</w:t>
      </w:r>
      <w:r>
        <w:rPr>
          <w:rFonts w:ascii="Palatino Linotype" w:hAnsi="Palatino Linotype" w:cs="Palatino Linotype"/>
          <w:b/>
          <w:bCs/>
        </w:rPr>
        <w:t>’</w:t>
      </w:r>
      <w:r w:rsidRPr="00CE4506">
        <w:rPr>
          <w:rFonts w:ascii="Palatino Linotype" w:hAnsi="Palatino Linotype" w:cs="Palatino Linotype"/>
          <w:b/>
          <w:bCs/>
        </w:rPr>
        <w:t xml:space="preserve"> . Οίκος του Ευφραθά.</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Σήμερον του Λουκά, όντος του θεοφόρου, πιστοί τη πανηγύρει, πάντες συναθροισθώμεν, ύμνοις αυτόν γεραίροντες.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Στ.: Τίμιος εναντίον Κυρίου, ο θάνατος του Οσίου Αυτού.</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Πόθω εν τη σορώ, άπαντες του Οσίου, Λουκά του πανευφήμου, προσπέσωμεν αιτούντες, πλημμελημάτων άφεσιν.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Στ.: Καυχήσονται Όσιοι εν δόξη, και αγαλλιάσονται επί των κοιτών αυτών.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Ήνυσεν επί γης, ως Άγγελος τον βίον, Λουκάς ο θεοφόρος· διο και των καμάτων, είληφε την αντίδοσιν.</w:t>
      </w:r>
    </w:p>
    <w:p w:rsidR="00697AB4"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Δόξα. Τριαδικόν.</w:t>
      </w:r>
    </w:p>
    <w:p w:rsidR="00697AB4" w:rsidRPr="00CE4506" w:rsidRDefault="00697AB4" w:rsidP="00CE4506">
      <w:pPr>
        <w:spacing w:line="360" w:lineRule="auto"/>
        <w:jc w:val="both"/>
        <w:rPr>
          <w:rFonts w:ascii="Palatino Linotype" w:hAnsi="Palatino Linotype" w:cs="Palatino Linotype"/>
          <w:b/>
          <w:bCs/>
        </w:rPr>
      </w:pPr>
      <w:r w:rsidRPr="00E10CEC">
        <w:rPr>
          <w:rFonts w:ascii="Palatino Linotype" w:hAnsi="Palatino Linotype" w:cs="Palatino Linotype"/>
        </w:rPr>
        <w:t>Σώζε ω τριλαμπής, μονάς τους Σε υμνούντας, Πατήρ Υιέ και Πνεύμα, πρεσβεύει Σοι απάυστως, Λουκάς ο αξιΰμνητος.</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Και νυν. 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Χαίρε η την χαρά, του κόσμου δεξαμένη, Χριστόν τον ζωοδότην, και παύσασα την λύπην, Παρθένε της προμήτορος.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Νυν απολύεις. Τρισάγιον.</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Απολυτίκιον. Ήχος δ</w:t>
      </w:r>
      <w:r>
        <w:rPr>
          <w:rFonts w:ascii="Palatino Linotype" w:hAnsi="Palatino Linotype" w:cs="Palatino Linotype"/>
          <w:b/>
          <w:bCs/>
        </w:rPr>
        <w:t>’</w:t>
      </w:r>
      <w:r w:rsidRPr="00CE4506">
        <w:rPr>
          <w:rFonts w:ascii="Palatino Linotype" w:hAnsi="Palatino Linotype" w:cs="Palatino Linotype"/>
          <w:b/>
          <w:bCs/>
        </w:rPr>
        <w:t xml:space="preserve"> . Ταχύ προκατάλαβε.</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Σταυρόν εκ νεότητος αναλαβόμενος, πορείαν διήνυσας στενήν και επίπονον, οικήσας εν όρεσιν· όθεν αυλιζόμεος, προς ευρύχωρον πλάτος, δόξης και Βασιλείας</w:t>
      </w:r>
      <w:r>
        <w:rPr>
          <w:rFonts w:ascii="Palatino Linotype" w:hAnsi="Palatino Linotype" w:cs="Palatino Linotype"/>
        </w:rPr>
        <w:t xml:space="preserve"> </w:t>
      </w:r>
      <w:r w:rsidRPr="00E10CEC">
        <w:rPr>
          <w:rFonts w:ascii="Palatino Linotype" w:hAnsi="Palatino Linotype" w:cs="Palatino Linotype"/>
        </w:rPr>
        <w:t>του Θεού, και Σωτήρος Λουκά θεομακάριστε, υπέρ ημών αεί ικέτευε.</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Δόξα. Και νυν. Της εορτής.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Απόλυσις.</w:t>
      </w:r>
    </w:p>
    <w:p w:rsidR="00697AB4" w:rsidRPr="00E10CEC" w:rsidRDefault="00697AB4" w:rsidP="00E10CEC">
      <w:pPr>
        <w:spacing w:line="360" w:lineRule="auto"/>
        <w:jc w:val="both"/>
        <w:rPr>
          <w:rFonts w:ascii="Palatino Linotype" w:hAnsi="Palatino Linotype" w:cs="Palatino Linotype"/>
        </w:rPr>
      </w:pP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ΜΕΓΑΣ ΕΣΠΕΡΙΝΟΣ</w:t>
      </w:r>
    </w:p>
    <w:p w:rsidR="00697AB4"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Ευλογήσαντος του ιερέως, ο Προοιμιακός, και το· Μακάριος ανήρ. Εις δε το· Κύριε εκέκραξα, ιστώμεν στίχους στ</w:t>
      </w:r>
      <w:r>
        <w:rPr>
          <w:rFonts w:ascii="Palatino Linotype" w:hAnsi="Palatino Linotype" w:cs="Palatino Linotype"/>
        </w:rPr>
        <w:t>’</w:t>
      </w:r>
      <w:r w:rsidRPr="00E10CEC">
        <w:rPr>
          <w:rFonts w:ascii="Palatino Linotype" w:hAnsi="Palatino Linotype" w:cs="Palatino Linotype"/>
        </w:rPr>
        <w:t xml:space="preserve"> , και ψάλλομεν Στιχηρά Προσόμοια γ</w:t>
      </w:r>
      <w:r>
        <w:rPr>
          <w:rFonts w:ascii="Palatino Linotype" w:hAnsi="Palatino Linotype" w:cs="Palatino Linotype"/>
        </w:rPr>
        <w:t>’</w:t>
      </w:r>
      <w:r w:rsidRPr="00E10CEC">
        <w:rPr>
          <w:rFonts w:ascii="Palatino Linotype" w:hAnsi="Palatino Linotype" w:cs="Palatino Linotype"/>
        </w:rPr>
        <w:t xml:space="preserve">  τ</w:t>
      </w:r>
      <w:r>
        <w:rPr>
          <w:rFonts w:ascii="Palatino Linotype" w:hAnsi="Palatino Linotype" w:cs="Palatino Linotype"/>
        </w:rPr>
        <w:t>η</w:t>
      </w:r>
      <w:r w:rsidRPr="00E10CEC">
        <w:rPr>
          <w:rFonts w:ascii="Palatino Linotype" w:hAnsi="Palatino Linotype" w:cs="Palatino Linotype"/>
        </w:rPr>
        <w:t>ς εορτής,</w:t>
      </w:r>
      <w:r>
        <w:rPr>
          <w:rFonts w:ascii="Palatino Linotype" w:hAnsi="Palatino Linotype" w:cs="Palatino Linotype"/>
        </w:rPr>
        <w:t xml:space="preserve"> </w:t>
      </w:r>
      <w:r w:rsidRPr="00E10CEC">
        <w:rPr>
          <w:rFonts w:ascii="Palatino Linotype" w:hAnsi="Palatino Linotype" w:cs="Palatino Linotype"/>
        </w:rPr>
        <w:t>και γ</w:t>
      </w:r>
      <w:r>
        <w:rPr>
          <w:rFonts w:ascii="Palatino Linotype" w:hAnsi="Palatino Linotype" w:cs="Palatino Linotype"/>
        </w:rPr>
        <w:t>’</w:t>
      </w:r>
      <w:r w:rsidRPr="00E10CEC">
        <w:rPr>
          <w:rFonts w:ascii="Palatino Linotype" w:hAnsi="Palatino Linotype" w:cs="Palatino Linotype"/>
        </w:rPr>
        <w:t xml:space="preserve">  το</w:t>
      </w:r>
      <w:r>
        <w:rPr>
          <w:rFonts w:ascii="Palatino Linotype" w:hAnsi="Palatino Linotype" w:cs="Palatino Linotype"/>
        </w:rPr>
        <w:t>υ</w:t>
      </w:r>
      <w:r w:rsidRPr="00E10CEC">
        <w:rPr>
          <w:rFonts w:ascii="Palatino Linotype" w:hAnsi="Palatino Linotype" w:cs="Palatino Linotype"/>
        </w:rPr>
        <w:t xml:space="preserve"> Οσίου.</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Ήχος α</w:t>
      </w:r>
      <w:r>
        <w:rPr>
          <w:rFonts w:ascii="Palatino Linotype" w:hAnsi="Palatino Linotype" w:cs="Palatino Linotype"/>
          <w:b/>
          <w:bCs/>
        </w:rPr>
        <w:t>’</w:t>
      </w:r>
      <w:r w:rsidRPr="00CE4506">
        <w:rPr>
          <w:rFonts w:ascii="Palatino Linotype" w:hAnsi="Palatino Linotype" w:cs="Palatino Linotype"/>
          <w:b/>
          <w:bCs/>
        </w:rPr>
        <w:t xml:space="preserve"> . Πανεύφημοι Μάρτυρες.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Προφρόνως συνέλθωμεν πιστοί, Λουκά την μετάθεσιν πανηγυρίσοντες σήμερον, παρέχει γαρ ο Θεός, εν τη μεταθέσει αυτού τα αιτήματα, τοις πάσι και δεινών απολύτρωσιν,</w:t>
      </w:r>
      <w:r>
        <w:rPr>
          <w:rFonts w:ascii="Palatino Linotype" w:hAnsi="Palatino Linotype" w:cs="Palatino Linotype"/>
        </w:rPr>
        <w:t xml:space="preserve"> </w:t>
      </w:r>
      <w:r w:rsidRPr="00E10CEC">
        <w:rPr>
          <w:rFonts w:ascii="Palatino Linotype" w:hAnsi="Palatino Linotype" w:cs="Palatino Linotype"/>
        </w:rPr>
        <w:t>κατακαμπτόμενος, εν ελέει ταις λιταίς αυτού, ος και πρέσβυς, Τριάδι παρίσταται.</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Προκρίνας τα μένοντα σοφώς, των ρευστών πανεύφημε, εν ουρανοίς συναπήλαυσας, αΰλοις τάξεσι, Λουκά θεοφόρε, της χαράς της κρείττονος· διόπερ ως Θεώ παριστάμενος,</w:t>
      </w:r>
      <w:r>
        <w:rPr>
          <w:rFonts w:ascii="Palatino Linotype" w:hAnsi="Palatino Linotype" w:cs="Palatino Linotype"/>
        </w:rPr>
        <w:t xml:space="preserve"> </w:t>
      </w:r>
      <w:r w:rsidRPr="00E10CEC">
        <w:rPr>
          <w:rFonts w:ascii="Palatino Linotype" w:hAnsi="Palatino Linotype" w:cs="Palatino Linotype"/>
        </w:rPr>
        <w:t>τούτον ικέτευε, δωρηθήναι ταις ψυχαίς ημών, την ειρήνην και το μέγα έλεος.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Θεράπων και δόκιμος Χριστού, και θερμός τω πνεύματι, επί της γης αναδέδειξαι, θεομακάριστε, εντολάς γαρ θείας, ακριβώς αφύλαξας· διο συγκληρονόμον σε έδειξε,</w:t>
      </w:r>
      <w:r>
        <w:rPr>
          <w:rFonts w:ascii="Palatino Linotype" w:hAnsi="Palatino Linotype" w:cs="Palatino Linotype"/>
        </w:rPr>
        <w:t xml:space="preserve"> </w:t>
      </w:r>
      <w:r w:rsidRPr="00E10CEC">
        <w:rPr>
          <w:rFonts w:ascii="Palatino Linotype" w:hAnsi="Palatino Linotype" w:cs="Palatino Linotype"/>
        </w:rPr>
        <w:t>Λουκά θεσπέσιε, των αρρήτων αγαθών Αυτού, Βασιλείας ουρανών της κρείττονος.</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Δόξα. Ήχος πλ. β</w:t>
      </w:r>
      <w:r>
        <w:rPr>
          <w:rFonts w:ascii="Palatino Linotype" w:hAnsi="Palatino Linotype" w:cs="Palatino Linotype"/>
          <w:b/>
          <w:bCs/>
        </w:rPr>
        <w:t>’</w:t>
      </w:r>
      <w:r w:rsidRPr="00CE4506">
        <w:rPr>
          <w:rFonts w:ascii="Palatino Linotype" w:hAnsi="Palatino Linotype" w:cs="Palatino Linotype"/>
          <w:b/>
          <w:bCs/>
        </w:rPr>
        <w:t xml:space="preserve"> .</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Τον εκ σπαργάνων μητρικών, και απαλών εξ ονύχων την αρετήν ποθήσαντα, και δι’ αυτής, ώσπερ δια κλίμακος, απαθείας εις ύψος αναδραμόντα μέγιστον, τον εν</w:t>
      </w:r>
      <w:r>
        <w:rPr>
          <w:rFonts w:ascii="Palatino Linotype" w:hAnsi="Palatino Linotype" w:cs="Palatino Linotype"/>
        </w:rPr>
        <w:t xml:space="preserve"> </w:t>
      </w:r>
      <w:r w:rsidRPr="00E10CEC">
        <w:rPr>
          <w:rFonts w:ascii="Palatino Linotype" w:hAnsi="Palatino Linotype" w:cs="Palatino Linotype"/>
        </w:rPr>
        <w:t>ασκηταίς λάμψαντα υπέρ ήλιον, και των έργων τω φωτί, την σύμπασαν αυγάσαντα, δεύτε πάντες ανευφημήσωμεν πιστώς, και ιεραίς υμνωδίαις τούτον καταστέψωμεν</w:t>
      </w:r>
      <w:r>
        <w:rPr>
          <w:rFonts w:ascii="Palatino Linotype" w:hAnsi="Palatino Linotype" w:cs="Palatino Linotype"/>
        </w:rPr>
        <w:t xml:space="preserve"> </w:t>
      </w:r>
      <w:r w:rsidRPr="00E10CEC">
        <w:rPr>
          <w:rFonts w:ascii="Palatino Linotype" w:hAnsi="Palatino Linotype" w:cs="Palatino Linotype"/>
        </w:rPr>
        <w:t xml:space="preserve">λέγοντες· Χαίροις της Αγίας Τριάδος χρηματίσας ιερός οίκος και πανάγιος· χαίροις, των Αγγέλων συνόμιλε και συμμέτοχε, την γαρ τούτων πολιτείαν επί </w:t>
      </w:r>
      <w:r>
        <w:rPr>
          <w:rFonts w:ascii="Palatino Linotype" w:hAnsi="Palatino Linotype" w:cs="Palatino Linotype"/>
        </w:rPr>
        <w:t xml:space="preserve">της </w:t>
      </w:r>
      <w:r w:rsidRPr="00E10CEC">
        <w:rPr>
          <w:rFonts w:ascii="Palatino Linotype" w:hAnsi="Palatino Linotype" w:cs="Palatino Linotype"/>
        </w:rPr>
        <w:t>γης εζήλωσας· χαίροις, των Αγίων πάντων το αγλάϊσμα, και του κόσμου προστάτης, και πρέσβυς ακαταίσχυντος· χαίροις, Λουκά παμμακάριστε, η της ποίμνης σου</w:t>
      </w:r>
      <w:r>
        <w:rPr>
          <w:rFonts w:ascii="Palatino Linotype" w:hAnsi="Palatino Linotype" w:cs="Palatino Linotype"/>
        </w:rPr>
        <w:t xml:space="preserve"> </w:t>
      </w:r>
      <w:r w:rsidRPr="00E10CEC">
        <w:rPr>
          <w:rFonts w:ascii="Palatino Linotype" w:hAnsi="Palatino Linotype" w:cs="Palatino Linotype"/>
        </w:rPr>
        <w:t>ταχεία σκέπη και αντίληψις, τοις εκτελούσι την ιεράν του πανσέπτου σου σκήνους μετάθεσιν, ιλασμόν πταισμάτων αίτησαι και το μέγα έλεος.</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Και νυν. Της εορτής.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Είσοδος. Φως ιλαρόν. Προκείμενον της ημέρας. Αναγνώσματα.</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Σοφίας Σολομώντος το Ανάγνωσμα. (Κεφ. γ' 1)</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Δικαίων ψυχαί εν χειρί Θεού, και ου μη άψηται αυτών βάσανος. Έδοξαν εν οφθαλμοίς αφρόνων τεθνάναι, και ελογίσθη κάκωσις η έξοδος αυτών, και η αφ’ ημών</w:t>
      </w:r>
      <w:r>
        <w:rPr>
          <w:rFonts w:ascii="Palatino Linotype" w:hAnsi="Palatino Linotype" w:cs="Palatino Linotype"/>
        </w:rPr>
        <w:t xml:space="preserve"> </w:t>
      </w:r>
      <w:r w:rsidRPr="00E10CEC">
        <w:rPr>
          <w:rFonts w:ascii="Palatino Linotype" w:hAnsi="Palatino Linotype" w:cs="Palatino Linotype"/>
        </w:rPr>
        <w:t>πορεία σύντριμμα· οι δε εισιν εν ειρήνη. Και γαρ εν όψει ανθρώπων εάν κολασθώσιν, η ελπίς αυτών αθανασίας πλήρης. Και ολίγα παιδευθέντες, μεγάλα ευεργετηθήσονται·</w:t>
      </w:r>
      <w:r>
        <w:rPr>
          <w:rFonts w:ascii="Palatino Linotype" w:hAnsi="Palatino Linotype" w:cs="Palatino Linotype"/>
        </w:rPr>
        <w:t xml:space="preserve"> </w:t>
      </w:r>
      <w:r w:rsidRPr="00E10CEC">
        <w:rPr>
          <w:rFonts w:ascii="Palatino Linotype" w:hAnsi="Palatino Linotype" w:cs="Palatino Linotype"/>
        </w:rPr>
        <w:t>ότι ο Θεός επείρασεν αυτούς, και εύρεν αυτούς αξίους εαυτού. Ως χρυσόν εν χωνευτηρίω εδοκίμασεν αυτούς, και ως ολοκάρπωμα θυσίας προσεδέξατο αυτούς. Και</w:t>
      </w:r>
      <w:r>
        <w:rPr>
          <w:rFonts w:ascii="Palatino Linotype" w:hAnsi="Palatino Linotype" w:cs="Palatino Linotype"/>
        </w:rPr>
        <w:t xml:space="preserve"> </w:t>
      </w:r>
      <w:r w:rsidRPr="00E10CEC">
        <w:rPr>
          <w:rFonts w:ascii="Palatino Linotype" w:hAnsi="Palatino Linotype" w:cs="Palatino Linotype"/>
        </w:rPr>
        <w:t xml:space="preserve">εν καιρώ επισκοπής αυτών αναλάμψουσι, και ως σπινθήρες εν καλάμη διαδραμούνται. Κρινούσιν έθνη, και κρατήσουσι λαών, και βασιλεύσει αυτών Κύριος εις </w:t>
      </w:r>
      <w:r>
        <w:rPr>
          <w:rFonts w:ascii="Palatino Linotype" w:hAnsi="Palatino Linotype" w:cs="Palatino Linotype"/>
        </w:rPr>
        <w:t xml:space="preserve">τους </w:t>
      </w:r>
      <w:r w:rsidRPr="00E10CEC">
        <w:rPr>
          <w:rFonts w:ascii="Palatino Linotype" w:hAnsi="Palatino Linotype" w:cs="Palatino Linotype"/>
        </w:rPr>
        <w:t>αιώνας. Οι πεποιθότες επ’ αυτόν, συνήσουσιν αλήθειαν, και οι πιστοί εν αγάπη προσμενούσιν αυτώ· ότι χάρις και έλεος εν τοις οσίοις αυτού και επισκοπή εν</w:t>
      </w:r>
      <w:r>
        <w:rPr>
          <w:rFonts w:ascii="Palatino Linotype" w:hAnsi="Palatino Linotype" w:cs="Palatino Linotype"/>
        </w:rPr>
        <w:t xml:space="preserve"> </w:t>
      </w:r>
      <w:r w:rsidRPr="00E10CEC">
        <w:rPr>
          <w:rFonts w:ascii="Palatino Linotype" w:hAnsi="Palatino Linotype" w:cs="Palatino Linotype"/>
        </w:rPr>
        <w:t>τοις εκλεκτοίς αυτού.</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Σοφίας Σολομώντος το ανάγνωσμα. (Κεφ. ζ′.7)</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Δίκαιος, εάν φθάση τελευτήσαι, εν αναπαύσει έσται. Γήρας γαρ τίμιον ου το πολυχρόνιον, ουδέ αριθμώ ετών μεμέτρηται. Πολιά δε εστι φρόνησις ανθρώποις, και</w:t>
      </w:r>
      <w:r>
        <w:rPr>
          <w:rFonts w:ascii="Palatino Linotype" w:hAnsi="Palatino Linotype" w:cs="Palatino Linotype"/>
        </w:rPr>
        <w:t xml:space="preserve"> </w:t>
      </w:r>
      <w:r w:rsidRPr="00E10CEC">
        <w:rPr>
          <w:rFonts w:ascii="Palatino Linotype" w:hAnsi="Palatino Linotype" w:cs="Palatino Linotype"/>
        </w:rPr>
        <w:t>ηλικία γήρως βίος ακηλίδωτος. Ευάρεστος Θεώ γενόμενος, ηγαπήθη· και ζων μεταξύ αμαρτωλών, μετετέθη. Ηρπάγη, μη κακία αλλάξη σύνεσιν αυτού, η δόλος απατήση</w:t>
      </w:r>
      <w:r>
        <w:rPr>
          <w:rFonts w:ascii="Palatino Linotype" w:hAnsi="Palatino Linotype" w:cs="Palatino Linotype"/>
        </w:rPr>
        <w:t xml:space="preserve"> </w:t>
      </w:r>
      <w:r w:rsidRPr="00E10CEC">
        <w:rPr>
          <w:rFonts w:ascii="Palatino Linotype" w:hAnsi="Palatino Linotype" w:cs="Palatino Linotype"/>
        </w:rPr>
        <w:t>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w:t>
      </w:r>
      <w:r>
        <w:rPr>
          <w:rFonts w:ascii="Palatino Linotype" w:hAnsi="Palatino Linotype" w:cs="Palatino Linotype"/>
        </w:rPr>
        <w:t xml:space="preserve"> </w:t>
      </w:r>
      <w:r w:rsidRPr="00E10CEC">
        <w:rPr>
          <w:rFonts w:ascii="Palatino Linotype" w:hAnsi="Palatino Linotype" w:cs="Palatino Linotype"/>
        </w:rPr>
        <w:t>γαρ ην Κυρίω η ψυχή αυτού· δια τούτο έσπευσεν εκ μέσου πονηρίας. Οι δε λαοί ιδόντες και μη νοήσαντες, μηδέ θέντες επί διανοία το τοιούτον, ότι χάρις και</w:t>
      </w:r>
      <w:r>
        <w:rPr>
          <w:rFonts w:ascii="Palatino Linotype" w:hAnsi="Palatino Linotype" w:cs="Palatino Linotype"/>
        </w:rPr>
        <w:t xml:space="preserve"> </w:t>
      </w:r>
      <w:r w:rsidRPr="00E10CEC">
        <w:rPr>
          <w:rFonts w:ascii="Palatino Linotype" w:hAnsi="Palatino Linotype" w:cs="Palatino Linotype"/>
        </w:rPr>
        <w:t>έλεος εν τοις οσίοις αυτού, και επισκοπή εν τοις εκλεκτοίς αυτού.  </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Σοφίας Σολομώντος το Ανάγνωσμα. (Κεφ. ε' 15)</w:t>
      </w:r>
    </w:p>
    <w:p w:rsidR="00697AB4"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Δίκαιοι εις τον αιώνα ζώσι, και εν Κυρίω ο μισθός αυτών, και η φροντίς αυτών παρά Υψίστω. Δια τούτο λήψονται το βασίλειον της ευπρεπείας, και το διάδημα</w:t>
      </w:r>
      <w:r>
        <w:rPr>
          <w:rFonts w:ascii="Palatino Linotype" w:hAnsi="Palatino Linotype" w:cs="Palatino Linotype"/>
        </w:rPr>
        <w:t xml:space="preserve"> </w:t>
      </w:r>
      <w:r w:rsidRPr="00E10CEC">
        <w:rPr>
          <w:rFonts w:ascii="Palatino Linotype" w:hAnsi="Palatino Linotype" w:cs="Palatino Linotype"/>
        </w:rPr>
        <w:t>του κάλλους εκ χειρός Κυρίου· ότι τη δεξιά αυτού σκεπάσει αυτούς, και τω βραχίονι υπερασπιεί αυτών. Λήψεται πανοπλίαν τον ζήλον αυτού, και οπλοποιήσει</w:t>
      </w:r>
      <w:r>
        <w:rPr>
          <w:rFonts w:ascii="Palatino Linotype" w:hAnsi="Palatino Linotype" w:cs="Palatino Linotype"/>
        </w:rPr>
        <w:t xml:space="preserve"> </w:t>
      </w:r>
      <w:r w:rsidRPr="00E10CEC">
        <w:rPr>
          <w:rFonts w:ascii="Palatino Linotype" w:hAnsi="Palatino Linotype" w:cs="Palatino Linotype"/>
        </w:rPr>
        <w:t>την κτίσιν εις άμυναν εχθρών. Ενδύσεται θώρακα, δικαιοσύνην· και περιθήσεται κόρυθα, κρίσιν ανυπόκριτον. Λήψεται ασπίδα ακαταμάχητον οσιότητα· οξυνεί δε</w:t>
      </w:r>
      <w:r>
        <w:rPr>
          <w:rFonts w:ascii="Palatino Linotype" w:hAnsi="Palatino Linotype" w:cs="Palatino Linotype"/>
        </w:rPr>
        <w:t xml:space="preserve"> </w:t>
      </w:r>
      <w:r w:rsidRPr="00E10CEC">
        <w:rPr>
          <w:rFonts w:ascii="Palatino Linotype" w:hAnsi="Palatino Linotype" w:cs="Palatino Linotype"/>
        </w:rPr>
        <w:t>απότομον οργήν εις ρομφαίαν. Συνεκπολεμήσει αυτώ ο κόσμος επί τους παράφρονας· πορεύσονται εύστοχοι βολίδες αστραπών, και ως από ευκύκλου τόξου, των νεφών,</w:t>
      </w:r>
      <w:r>
        <w:rPr>
          <w:rFonts w:ascii="Palatino Linotype" w:hAnsi="Palatino Linotype" w:cs="Palatino Linotype"/>
        </w:rPr>
        <w:t xml:space="preserve"> </w:t>
      </w:r>
      <w:r w:rsidRPr="00E10CEC">
        <w:rPr>
          <w:rFonts w:ascii="Palatino Linotype" w:hAnsi="Palatino Linotype" w:cs="Palatino Linotype"/>
        </w:rPr>
        <w:t>επί σκοπόν αλούνται· και εκ πετροβόλου θυμού πλήρεις ριφήσονται χάλαζαι. Αγανακτήσει κατ’ αυτών ύδωρ θαλάσσης· ποταμοί δε συγκλύσουσιν αποτόμως. Αντιστήσεται</w:t>
      </w:r>
      <w:r>
        <w:rPr>
          <w:rFonts w:ascii="Palatino Linotype" w:hAnsi="Palatino Linotype" w:cs="Palatino Linotype"/>
        </w:rPr>
        <w:t xml:space="preserve"> </w:t>
      </w:r>
      <w:r w:rsidRPr="00E10CEC">
        <w:rPr>
          <w:rFonts w:ascii="Palatino Linotype" w:hAnsi="Palatino Linotype" w:cs="Palatino Linotype"/>
        </w:rPr>
        <w:t>αυτοίς πνεύμα δυνάμεως, και ως λαίλαψ εκλικμήσει αυτούς, και ερημώσει πάσαν την γην ανομία, και η κακοπραγία περιτρέψει θρόνους δυναστών. Ακούσατε ουν</w:t>
      </w:r>
      <w:r>
        <w:rPr>
          <w:rFonts w:ascii="Palatino Linotype" w:hAnsi="Palatino Linotype" w:cs="Palatino Linotype"/>
        </w:rPr>
        <w:t xml:space="preserve"> </w:t>
      </w:r>
      <w:r w:rsidRPr="00E10CEC">
        <w:rPr>
          <w:rFonts w:ascii="Palatino Linotype" w:hAnsi="Palatino Linotype" w:cs="Palatino Linotype"/>
        </w:rPr>
        <w:t>βασιλείς, και σύνετε·</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μάθετε δικασταί περάτων γης. Ενωτίσασθε οι κρατούντες πλήθους, και γεγαυρωμένοι επί όχλοις εθνών· ότι εδόθη παρά Κυρίου η κράτησις</w:t>
      </w:r>
      <w:r>
        <w:rPr>
          <w:rFonts w:ascii="Palatino Linotype" w:hAnsi="Palatino Linotype" w:cs="Palatino Linotype"/>
        </w:rPr>
        <w:t xml:space="preserve"> </w:t>
      </w:r>
      <w:r w:rsidRPr="00E10CEC">
        <w:rPr>
          <w:rFonts w:ascii="Palatino Linotype" w:hAnsi="Palatino Linotype" w:cs="Palatino Linotype"/>
        </w:rPr>
        <w:t>υμίν, και η δυναστεία παρά Υψίστου.</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Λιτή. Ήχος α</w:t>
      </w:r>
      <w:r>
        <w:rPr>
          <w:rFonts w:ascii="Palatino Linotype" w:hAnsi="Palatino Linotype" w:cs="Palatino Linotype"/>
          <w:b/>
          <w:bCs/>
        </w:rPr>
        <w:t>’</w:t>
      </w:r>
      <w:r w:rsidRPr="00CE4506">
        <w:rPr>
          <w:rFonts w:ascii="Palatino Linotype" w:hAnsi="Palatino Linotype" w:cs="Palatino Linotype"/>
          <w:b/>
          <w:bCs/>
        </w:rPr>
        <w:t xml:space="preserve"> .</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Ο της αρετής και ασκήσεως γενναίος αγωνιστής, Λουκάς ο θαυμάσιος, το της Ελλάδος εγκαλλώπισμα, ο εν θαύμασι ποικίλοις μέγας αναφανείς, έτι ζων εν τω βίω,</w:t>
      </w:r>
      <w:r>
        <w:rPr>
          <w:rFonts w:ascii="Palatino Linotype" w:hAnsi="Palatino Linotype" w:cs="Palatino Linotype"/>
        </w:rPr>
        <w:t xml:space="preserve"> </w:t>
      </w:r>
      <w:r w:rsidRPr="00E10CEC">
        <w:rPr>
          <w:rFonts w:ascii="Palatino Linotype" w:hAnsi="Palatino Linotype" w:cs="Palatino Linotype"/>
        </w:rPr>
        <w:t>και μετά την εκδήμησιν αυτού, ο τάφος ένθα κατάκειται, το πανέντιμον αυτού σώμα, δεύτερος Σιλωάμ εν ταις ιάσεσι, των νοσύντων ανεδείχθη· διο πανσεβάσμιε,</w:t>
      </w:r>
      <w:r>
        <w:rPr>
          <w:rFonts w:ascii="Palatino Linotype" w:hAnsi="Palatino Linotype" w:cs="Palatino Linotype"/>
        </w:rPr>
        <w:t xml:space="preserve"> </w:t>
      </w:r>
      <w:r w:rsidRPr="00E10CEC">
        <w:rPr>
          <w:rFonts w:ascii="Palatino Linotype" w:hAnsi="Palatino Linotype" w:cs="Palatino Linotype"/>
        </w:rPr>
        <w:t>ασκητών ωραιότης, ως έχων παρρησίαν προς Χριστόν, ικέτευε σωθήναι τας ψυχάς ημών.</w:t>
      </w:r>
    </w:p>
    <w:p w:rsidR="00697AB4" w:rsidRPr="00CE4506" w:rsidRDefault="00697AB4" w:rsidP="00CE4506">
      <w:pPr>
        <w:spacing w:line="360" w:lineRule="auto"/>
        <w:jc w:val="center"/>
        <w:rPr>
          <w:rFonts w:ascii="Palatino Linotype" w:hAnsi="Palatino Linotype" w:cs="Palatino Linotype"/>
          <w:b/>
          <w:bCs/>
        </w:rPr>
      </w:pPr>
      <w:r w:rsidRPr="00CE4506">
        <w:rPr>
          <w:rFonts w:ascii="Palatino Linotype" w:hAnsi="Palatino Linotype" w:cs="Palatino Linotype"/>
          <w:b/>
          <w:bCs/>
        </w:rPr>
        <w:t>Ήχος β</w:t>
      </w:r>
      <w:r>
        <w:rPr>
          <w:rFonts w:ascii="Palatino Linotype" w:hAnsi="Palatino Linotype" w:cs="Palatino Linotype"/>
          <w:b/>
          <w:bCs/>
        </w:rPr>
        <w:t>’</w:t>
      </w:r>
      <w:r w:rsidRPr="00CE4506">
        <w:rPr>
          <w:rFonts w:ascii="Palatino Linotype" w:hAnsi="Palatino Linotype" w:cs="Palatino Linotype"/>
          <w:b/>
          <w:bCs/>
        </w:rPr>
        <w:t xml:space="preserve"> .</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Δαβιτικώς ώσπερ φοίνιξ, εν τω οίκω κυρίου εξήνθησας, ηγιασμένε Λουκά, και ωσεί κέδρος επλήθυνας, η εν τω Λιβάνω τους φοιτητάς σου, ους περιφρούρει και</w:t>
      </w:r>
      <w:r>
        <w:rPr>
          <w:rFonts w:ascii="Palatino Linotype" w:hAnsi="Palatino Linotype" w:cs="Palatino Linotype"/>
        </w:rPr>
        <w:t xml:space="preserve"> </w:t>
      </w:r>
      <w:r w:rsidRPr="00E10CEC">
        <w:rPr>
          <w:rFonts w:ascii="Palatino Linotype" w:hAnsi="Palatino Linotype" w:cs="Palatino Linotype"/>
        </w:rPr>
        <w:t>σκέπε από βλάβης πανοτίας, σε γαρ κεκτήμεθα πάντες προς Θεόν παρρησίαν, καύχημα και σκέπην, και ασφαλές προπύργιον· διο πρέσβευε Χριστώ τω Θεώ, ειρηνεύσαι</w:t>
      </w:r>
      <w:r>
        <w:rPr>
          <w:rFonts w:ascii="Palatino Linotype" w:hAnsi="Palatino Linotype" w:cs="Palatino Linotype"/>
        </w:rPr>
        <w:t xml:space="preserve"> </w:t>
      </w:r>
      <w:r w:rsidRPr="00E10CEC">
        <w:rPr>
          <w:rFonts w:ascii="Palatino Linotype" w:hAnsi="Palatino Linotype" w:cs="Palatino Linotype"/>
        </w:rPr>
        <w:t>τον κόσμον, και σώσαι τας ψυχάς ημών.</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Ο αυτός.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 xml:space="preserve">Όσιε Πάτερ, εκ βρέφους την αρετήν επιμελώς ασκήσας, όργανον γέγονας του Αγίου Πνεύματος, και παρ’ αυτού λαβών των θαυμάτων την ενέργειαν, έπεισας </w:t>
      </w:r>
      <w:r>
        <w:rPr>
          <w:rFonts w:ascii="Palatino Linotype" w:hAnsi="Palatino Linotype" w:cs="Palatino Linotype"/>
        </w:rPr>
        <w:t xml:space="preserve">τους </w:t>
      </w:r>
      <w:r w:rsidRPr="00E10CEC">
        <w:rPr>
          <w:rFonts w:ascii="Palatino Linotype" w:hAnsi="Palatino Linotype" w:cs="Palatino Linotype"/>
        </w:rPr>
        <w:t>ανθρώπους καταφρονείν των ηδέων· νυν δε τω θείω φωτί καθαρώτερον ελλαμπόμενος, φώτισον και ημών τας διανοίας Πάτερ πανόλβιε.</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Ήχος γ</w:t>
      </w:r>
      <w:r>
        <w:rPr>
          <w:rFonts w:ascii="Palatino Linotype" w:hAnsi="Palatino Linotype" w:cs="Palatino Linotype"/>
          <w:b/>
          <w:bCs/>
        </w:rPr>
        <w:t>’</w:t>
      </w:r>
      <w:r w:rsidRPr="005621C9">
        <w:rPr>
          <w:rFonts w:ascii="Palatino Linotype" w:hAnsi="Palatino Linotype" w:cs="Palatino Linotype"/>
          <w:b/>
          <w:bCs/>
        </w:rPr>
        <w:t xml:space="preserve"> .</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Όσιε Πάτερ Λουκά πανσεβάσμιε, της ιερωτάτης ασκήσεως την καυστικήν, και έμψυχον διατριβήν, ως εν αδύτοις αναπαυόμενος ετέλεσας· γενναίως γαρ κατοίκησας</w:t>
      </w:r>
      <w:r>
        <w:rPr>
          <w:rFonts w:ascii="Palatino Linotype" w:hAnsi="Palatino Linotype" w:cs="Palatino Linotype"/>
        </w:rPr>
        <w:t xml:space="preserve"> </w:t>
      </w:r>
      <w:r w:rsidRPr="00E10CEC">
        <w:rPr>
          <w:rFonts w:ascii="Palatino Linotype" w:hAnsi="Palatino Linotype" w:cs="Palatino Linotype"/>
        </w:rPr>
        <w:t>εν τω Στειρίω, τας πυριφλέκτους φαρέτρας, των δαιμόνων θαρσαλέως κατεπάτησας, και υπεράνω πάσης αρετής γεγονώς, συναυλίζη Αγγέλοις εν τη Βασιλεία των ουρανών·</w:t>
      </w:r>
      <w:r>
        <w:rPr>
          <w:rFonts w:ascii="Palatino Linotype" w:hAnsi="Palatino Linotype" w:cs="Palatino Linotype"/>
        </w:rPr>
        <w:t xml:space="preserve"> </w:t>
      </w:r>
      <w:r w:rsidRPr="00E10CEC">
        <w:rPr>
          <w:rFonts w:ascii="Palatino Linotype" w:hAnsi="Palatino Linotype" w:cs="Palatino Linotype"/>
        </w:rPr>
        <w:t>διο μέμνησο και ημών των εν τω θείω σου ναώ κατοικούντων, και την σην πανίερον μνήμην επιτελούντων, και τω Σωτήρι των όλων πρέσβευε, σωθήναι τας ψυχάς</w:t>
      </w:r>
      <w:r>
        <w:rPr>
          <w:rFonts w:ascii="Palatino Linotype" w:hAnsi="Palatino Linotype" w:cs="Palatino Linotype"/>
        </w:rPr>
        <w:t xml:space="preserve"> </w:t>
      </w:r>
      <w:r w:rsidRPr="00E10CEC">
        <w:rPr>
          <w:rFonts w:ascii="Palatino Linotype" w:hAnsi="Palatino Linotype" w:cs="Palatino Linotype"/>
        </w:rPr>
        <w:t>ημών.</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Ήχος δ</w:t>
      </w:r>
      <w:r>
        <w:rPr>
          <w:rFonts w:ascii="Palatino Linotype" w:hAnsi="Palatino Linotype" w:cs="Palatino Linotype"/>
          <w:b/>
          <w:bCs/>
        </w:rPr>
        <w:t>’</w:t>
      </w:r>
      <w:r w:rsidRPr="005621C9">
        <w:rPr>
          <w:rFonts w:ascii="Palatino Linotype" w:hAnsi="Palatino Linotype" w:cs="Palatino Linotype"/>
          <w:b/>
          <w:bCs/>
        </w:rPr>
        <w:t xml:space="preserve"> .</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Έλαμψαν τα καλά σου έργα ως ήλιος εν ουρανώ, και επί της γης, Χριστού θεράπον, Λουκά πανσεβάσμιε· ορθοδόξως γαρ εκήρυξας ημίν, την αληθή και αμώμητον πίστιν</w:t>
      </w:r>
      <w:r>
        <w:rPr>
          <w:rFonts w:ascii="Palatino Linotype" w:hAnsi="Palatino Linotype" w:cs="Palatino Linotype"/>
        </w:rPr>
        <w:t xml:space="preserve"> </w:t>
      </w:r>
      <w:r w:rsidRPr="00E10CEC">
        <w:rPr>
          <w:rFonts w:ascii="Palatino Linotype" w:hAnsi="Palatino Linotype" w:cs="Palatino Linotype"/>
        </w:rPr>
        <w:t>Χριστού· διο ικέτευε Όσιε Πάτερ, εν τη μνήμη σου θεοφόρε, δωρηθήναι ημίν το μέγα έλεος.</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Ήχος πλ. α</w:t>
      </w:r>
      <w:r>
        <w:rPr>
          <w:rFonts w:ascii="Palatino Linotype" w:hAnsi="Palatino Linotype" w:cs="Palatino Linotype"/>
          <w:b/>
          <w:bCs/>
        </w:rPr>
        <w:t>’</w:t>
      </w:r>
      <w:r w:rsidRPr="005621C9">
        <w:rPr>
          <w:rFonts w:ascii="Palatino Linotype" w:hAnsi="Palatino Linotype" w:cs="Palatino Linotype"/>
          <w:b/>
          <w:bCs/>
        </w:rPr>
        <w:t xml:space="preserve"> .</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Εξέλαμψαν τα καλά σου έργα και τα κατορθώματα, Λουκά αείμνηστε, εν όλη τη Ελλάδι, ώσπερ ακτίνες φωταυγείς, και η ευσέβειά σου, ώσπερ ηλίου πλέον την Εκκλησίαν</w:t>
      </w:r>
      <w:r>
        <w:rPr>
          <w:rFonts w:ascii="Palatino Linotype" w:hAnsi="Palatino Linotype" w:cs="Palatino Linotype"/>
        </w:rPr>
        <w:t xml:space="preserve"> </w:t>
      </w:r>
      <w:r w:rsidRPr="00E10CEC">
        <w:rPr>
          <w:rFonts w:ascii="Palatino Linotype" w:hAnsi="Palatino Linotype" w:cs="Palatino Linotype"/>
        </w:rPr>
        <w:t>του Θεού κατεφαίδρυνας, εκ των απείρων θαυμάτων· διο και ο τόπος, ένθα κατάκειται το πανέντιμόν σου και τρισόλβιον σώμα, ευωδιάζει τους εκτελούντας την</w:t>
      </w:r>
      <w:r>
        <w:rPr>
          <w:rFonts w:ascii="Palatino Linotype" w:hAnsi="Palatino Linotype" w:cs="Palatino Linotype"/>
        </w:rPr>
        <w:t xml:space="preserve"> </w:t>
      </w:r>
      <w:r w:rsidRPr="00E10CEC">
        <w:rPr>
          <w:rFonts w:ascii="Palatino Linotype" w:hAnsi="Palatino Linotype" w:cs="Palatino Linotype"/>
        </w:rPr>
        <w:t>αεισέβαστον μνήμην σου.</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Ήχος πλ. β</w:t>
      </w:r>
      <w:r>
        <w:rPr>
          <w:rFonts w:ascii="Palatino Linotype" w:hAnsi="Palatino Linotype" w:cs="Palatino Linotype"/>
          <w:b/>
          <w:bCs/>
        </w:rPr>
        <w:t>’</w:t>
      </w:r>
      <w:r w:rsidRPr="005621C9">
        <w:rPr>
          <w:rFonts w:ascii="Palatino Linotype" w:hAnsi="Palatino Linotype" w:cs="Palatino Linotype"/>
          <w:b/>
          <w:bCs/>
        </w:rPr>
        <w:t xml:space="preserve"> .</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Προσφύγιον ακαταίσχυντον ευρηκότες τον θείον οίκον, και την πανσέβαστον σορόν του φωστήρος των φωστήρων Λουκά, δεύτε προφθάσωμεν, σπουδαίως χριστοφόροι,</w:t>
      </w:r>
      <w:r>
        <w:rPr>
          <w:rFonts w:ascii="Palatino Linotype" w:hAnsi="Palatino Linotype" w:cs="Palatino Linotype"/>
        </w:rPr>
        <w:t xml:space="preserve"> </w:t>
      </w:r>
      <w:r w:rsidRPr="00E10CEC">
        <w:rPr>
          <w:rFonts w:ascii="Palatino Linotype" w:hAnsi="Palatino Linotype" w:cs="Palatino Linotype"/>
        </w:rPr>
        <w:t>και των ψυχών ομού και των σωμάτων ημών, την ρώσιν απαρυσώμεθα, και εν ύμνοις πάντες ετησίοις ευφημούντες αυτώ βοήσωμεν· μέμνησο ημών προς Χριστόν, τον</w:t>
      </w:r>
      <w:r>
        <w:rPr>
          <w:rFonts w:ascii="Palatino Linotype" w:hAnsi="Palatino Linotype" w:cs="Palatino Linotype"/>
        </w:rPr>
        <w:t xml:space="preserve"> </w:t>
      </w:r>
      <w:r w:rsidRPr="00E10CEC">
        <w:rPr>
          <w:rFonts w:ascii="Palatino Linotype" w:hAnsi="Palatino Linotype" w:cs="Palatino Linotype"/>
        </w:rPr>
        <w:t>σε δοξάσαντα Όσιε, μοναζόντων αγλάϊσμα.</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Ο αυτός.</w:t>
      </w:r>
    </w:p>
    <w:p w:rsidR="00697AB4" w:rsidRDefault="00697AB4" w:rsidP="005621C9">
      <w:pPr>
        <w:spacing w:line="360" w:lineRule="auto"/>
        <w:jc w:val="both"/>
        <w:rPr>
          <w:rFonts w:ascii="Palatino Linotype" w:hAnsi="Palatino Linotype" w:cs="Palatino Linotype"/>
        </w:rPr>
      </w:pPr>
      <w:r w:rsidRPr="00E10CEC">
        <w:rPr>
          <w:rFonts w:ascii="Palatino Linotype" w:hAnsi="Palatino Linotype" w:cs="Palatino Linotype"/>
        </w:rPr>
        <w:t>Τον θεοφόρον Λουκάν ευφημήσωμεν, άπαν το πλήθος των συνελθόντων εκ πόθου, εν τη σορώ των λειψάνων αυτού, αιτούμενοι άφεσιν αμπλακημάτων κομίσασθαι· ικεσίας</w:t>
      </w:r>
      <w:r>
        <w:rPr>
          <w:rFonts w:ascii="Palatino Linotype" w:hAnsi="Palatino Linotype" w:cs="Palatino Linotype"/>
        </w:rPr>
        <w:t xml:space="preserve"> </w:t>
      </w:r>
      <w:r w:rsidRPr="00E10CEC">
        <w:rPr>
          <w:rFonts w:ascii="Palatino Linotype" w:hAnsi="Palatino Linotype" w:cs="Palatino Linotype"/>
        </w:rPr>
        <w:t>γαρ τας τούτου αεί προσδεχόμενος, νέμει ουρανόθεν τοις εξαιτούσιν ο κύριος των αιτημάτων ημών τα συμφέροντα. Χαίροις, μοναζόντων το πανεύφημον ρόδον, πλουτιστά</w:t>
      </w:r>
      <w:r>
        <w:rPr>
          <w:rFonts w:ascii="Palatino Linotype" w:hAnsi="Palatino Linotype" w:cs="Palatino Linotype"/>
        </w:rPr>
        <w:t xml:space="preserve"> </w:t>
      </w:r>
      <w:r w:rsidRPr="00E10CEC">
        <w:rPr>
          <w:rFonts w:ascii="Palatino Linotype" w:hAnsi="Palatino Linotype" w:cs="Palatino Linotype"/>
        </w:rPr>
        <w:t>των απόρων, αθυμούντων ανθρώπων η θεία, παμμάκαρ, ανάψυξις· και νυν υπέρ ημών μη ελλίπης πρεσβεύων Χριστώ τω Θεώ, όπως εύρωμεν πάντες των πταισμάτων την</w:t>
      </w:r>
      <w:r>
        <w:rPr>
          <w:rFonts w:ascii="Palatino Linotype" w:hAnsi="Palatino Linotype" w:cs="Palatino Linotype"/>
        </w:rPr>
        <w:t xml:space="preserve"> </w:t>
      </w:r>
      <w:r w:rsidRPr="00E10CEC">
        <w:rPr>
          <w:rFonts w:ascii="Palatino Linotype" w:hAnsi="Palatino Linotype" w:cs="Palatino Linotype"/>
        </w:rPr>
        <w:t>λύσιν, οι εκ πόθου τελούντες το ιερόν σου, και θείον μνημόσυνον.</w:t>
      </w:r>
    </w:p>
    <w:p w:rsidR="00697AB4" w:rsidRPr="005621C9" w:rsidRDefault="00697AB4" w:rsidP="005621C9">
      <w:pPr>
        <w:spacing w:line="360" w:lineRule="auto"/>
        <w:jc w:val="center"/>
        <w:rPr>
          <w:rFonts w:ascii="Palatino Linotype" w:hAnsi="Palatino Linotype" w:cs="Palatino Linotype"/>
        </w:rPr>
      </w:pPr>
      <w:r w:rsidRPr="005621C9">
        <w:rPr>
          <w:rFonts w:ascii="Palatino Linotype" w:hAnsi="Palatino Linotype" w:cs="Palatino Linotype"/>
          <w:b/>
          <w:bCs/>
        </w:rPr>
        <w:t>Ο αυτός.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 xml:space="preserve">Τους μεγάλους σου καμάτους, ευφημούμεν Λουκά Πατήρ ημών, δι’ ων επαξίως τω Θεώ ευηρέστησας· πάσης γαρ της προσκαίρου ζωής το άστατον, ουδέν </w:t>
      </w:r>
      <w:r>
        <w:rPr>
          <w:rFonts w:ascii="Palatino Linotype" w:hAnsi="Palatino Linotype" w:cs="Palatino Linotype"/>
        </w:rPr>
        <w:t xml:space="preserve"> </w:t>
      </w:r>
      <w:r w:rsidRPr="00E10CEC">
        <w:rPr>
          <w:rFonts w:ascii="Palatino Linotype" w:hAnsi="Palatino Linotype" w:cs="Palatino Linotype"/>
        </w:rPr>
        <w:t>ηγησάμενος,</w:t>
      </w:r>
      <w:r>
        <w:rPr>
          <w:rFonts w:ascii="Palatino Linotype" w:hAnsi="Palatino Linotype" w:cs="Palatino Linotype"/>
        </w:rPr>
        <w:t xml:space="preserve"> </w:t>
      </w:r>
      <w:r w:rsidRPr="00E10CEC">
        <w:rPr>
          <w:rFonts w:ascii="Palatino Linotype" w:hAnsi="Palatino Linotype" w:cs="Palatino Linotype"/>
        </w:rPr>
        <w:t>την ουράνιον επόθησας του Δεσπότου Βασιλείαν, Χριστόν μόνον ελόμενος τον σε δοξάσαντα μακάριε.</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Ο αυτός.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Όντως θαυμαστός ει Κύριε, ο δοξάζων αξίως τους Σε δοξάζοντας, ος και την παρούσαν εορτήν κατελάμπρυνας, του θεράποντος του Σου, Λουκά του παμμάκαρος· εν</w:t>
      </w:r>
      <w:r>
        <w:rPr>
          <w:rFonts w:ascii="Palatino Linotype" w:hAnsi="Palatino Linotype" w:cs="Palatino Linotype"/>
        </w:rPr>
        <w:t xml:space="preserve"> </w:t>
      </w:r>
      <w:r w:rsidRPr="00E10CEC">
        <w:rPr>
          <w:rFonts w:ascii="Palatino Linotype" w:hAnsi="Palatino Linotype" w:cs="Palatino Linotype"/>
        </w:rPr>
        <w:t>ταύτη γαρ συνελθόντες των φιλεορτων οι χοροί, την αν</w:t>
      </w:r>
      <w:r>
        <w:rPr>
          <w:rFonts w:ascii="Palatino Linotype" w:hAnsi="Palatino Linotype" w:cs="Palatino Linotype"/>
        </w:rPr>
        <w:t xml:space="preserve">ακομιδήν των σεπτών </w:t>
      </w:r>
      <w:r w:rsidRPr="00E10CEC">
        <w:rPr>
          <w:rFonts w:ascii="Palatino Linotype" w:hAnsi="Palatino Linotype" w:cs="Palatino Linotype"/>
        </w:rPr>
        <w:t>αυτού λειψάνων γεραίροντες, σε μεγαλύνουσι, και δι’ αυτού θερμώς σοι προσπίπτουσιν,</w:t>
      </w:r>
      <w:r>
        <w:rPr>
          <w:rFonts w:ascii="Palatino Linotype" w:hAnsi="Palatino Linotype" w:cs="Palatino Linotype"/>
        </w:rPr>
        <w:t xml:space="preserve"> </w:t>
      </w:r>
      <w:r w:rsidRPr="00E10CEC">
        <w:rPr>
          <w:rFonts w:ascii="Palatino Linotype" w:hAnsi="Palatino Linotype" w:cs="Palatino Linotype"/>
        </w:rPr>
        <w:t>αιτούμενοι παρασχείν πάσι το μέγα και πλούσιον έλεος.</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Ήχος βαρύς.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Αφιερώθης τω Θεώ εκ κοιλίας μητρικής, Πάτερ Λουκά πανσεβάσμιε, και γέγονας οικητήρον του Αγίου Πνεύματος· ελεημοσύνην γαρ και αγνείαν και πάσαν άλλην αρετήν</w:t>
      </w:r>
      <w:r>
        <w:rPr>
          <w:rFonts w:ascii="Palatino Linotype" w:hAnsi="Palatino Linotype" w:cs="Palatino Linotype"/>
        </w:rPr>
        <w:t xml:space="preserve"> </w:t>
      </w:r>
      <w:r w:rsidRPr="00E10CEC">
        <w:rPr>
          <w:rFonts w:ascii="Palatino Linotype" w:hAnsi="Palatino Linotype" w:cs="Palatino Linotype"/>
        </w:rPr>
        <w:t>επιμελώς επόθησας, εν νηστείαις δε και δάκρυσι τον Θεόν εξιλέωσας· όθεν και την των ιάσεων ενέργειαν, παρ’ αυτού ης κομισάμενος· διο ως έχων παρρησίαν</w:t>
      </w:r>
      <w:r>
        <w:rPr>
          <w:rFonts w:ascii="Palatino Linotype" w:hAnsi="Palatino Linotype" w:cs="Palatino Linotype"/>
        </w:rPr>
        <w:t xml:space="preserve"> </w:t>
      </w:r>
      <w:r w:rsidRPr="00E10CEC">
        <w:rPr>
          <w:rFonts w:ascii="Palatino Linotype" w:hAnsi="Palatino Linotype" w:cs="Palatino Linotype"/>
        </w:rPr>
        <w:t>εν ουρανώ, ικέτευε υπέρ της ποίμνης σου, ασκητών εγκαλλώπισμα.</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Ήχος πλ. δ</w:t>
      </w:r>
      <w:r>
        <w:rPr>
          <w:rFonts w:ascii="Palatino Linotype" w:hAnsi="Palatino Linotype" w:cs="Palatino Linotype"/>
          <w:b/>
          <w:bCs/>
        </w:rPr>
        <w:t>’</w:t>
      </w:r>
      <w:r w:rsidRPr="005621C9">
        <w:rPr>
          <w:rFonts w:ascii="Palatino Linotype" w:hAnsi="Palatino Linotype" w:cs="Palatino Linotype"/>
          <w:b/>
          <w:bCs/>
        </w:rPr>
        <w:t xml:space="preserve"> .</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Καλλωπίζεται πατρίς η θρεψαμένη σε, Πάτερ Λουκά μακάριε, και επαγάλλεται χαρμονικώς, σήμερον εν τη ση πανηγύρει, κηρύττουσα τα σα κατορθώματα· το δε σώμά</w:t>
      </w:r>
      <w:r>
        <w:rPr>
          <w:rFonts w:ascii="Palatino Linotype" w:hAnsi="Palatino Linotype" w:cs="Palatino Linotype"/>
        </w:rPr>
        <w:t xml:space="preserve"> </w:t>
      </w:r>
      <w:r w:rsidRPr="00E10CEC">
        <w:rPr>
          <w:rFonts w:ascii="Palatino Linotype" w:hAnsi="Palatino Linotype" w:cs="Palatino Linotype"/>
        </w:rPr>
        <w:t>σου το ιερόν, ως πολύτιμον θησαύρισμα, κατέχουσα βοά σοι· μη ελλίπης πρεσβεύειν, υπέρ των πίστει εκτελούντων, το ιερόν σου μνημόσυνον.</w:t>
      </w:r>
    </w:p>
    <w:p w:rsidR="00697AB4"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Δόξα. Ο αυτός.</w:t>
      </w:r>
    </w:p>
    <w:p w:rsidR="00697AB4" w:rsidRPr="005621C9" w:rsidRDefault="00697AB4" w:rsidP="00E10CEC">
      <w:pPr>
        <w:spacing w:line="360" w:lineRule="auto"/>
        <w:jc w:val="both"/>
        <w:rPr>
          <w:rFonts w:ascii="Palatino Linotype" w:hAnsi="Palatino Linotype" w:cs="Palatino Linotype"/>
          <w:b/>
          <w:bCs/>
        </w:rPr>
      </w:pPr>
      <w:r w:rsidRPr="00E10CEC">
        <w:rPr>
          <w:rFonts w:ascii="Palatino Linotype" w:hAnsi="Palatino Linotype" w:cs="Palatino Linotype"/>
        </w:rPr>
        <w:t>Ασκητών η καλλονή, και των πατέρων κλέος, Λουκά σεβασμιώτατε· συ εν νηστείαις στερρός, και εν προσευχαίς εύτολμος στρατιώτης, εξέπληξεν Αγγέλους η ση καρτερία,</w:t>
      </w:r>
      <w:r>
        <w:rPr>
          <w:rFonts w:ascii="Palatino Linotype" w:hAnsi="Palatino Linotype" w:cs="Palatino Linotype"/>
          <w:b/>
          <w:bCs/>
        </w:rPr>
        <w:t xml:space="preserve"> </w:t>
      </w:r>
      <w:r w:rsidRPr="00E10CEC">
        <w:rPr>
          <w:rFonts w:ascii="Palatino Linotype" w:hAnsi="Palatino Linotype" w:cs="Palatino Linotype"/>
        </w:rPr>
        <w:t>εφυγάδευσε δαίμονας της ψυχής σου το καρτερόν· πατέρων άριστε, μοναζόντων το κλέος, πρέσβευε υπέρ ημών του σωθήναι τας ψυχάς ημών.</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Και νυν. Της εορτής.</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Εις τον Στίχον. Ήχος πλ. β</w:t>
      </w:r>
      <w:r>
        <w:rPr>
          <w:rFonts w:ascii="Palatino Linotype" w:hAnsi="Palatino Linotype" w:cs="Palatino Linotype"/>
          <w:b/>
          <w:bCs/>
        </w:rPr>
        <w:t>’</w:t>
      </w:r>
      <w:r w:rsidRPr="005621C9">
        <w:rPr>
          <w:rFonts w:ascii="Palatino Linotype" w:hAnsi="Palatino Linotype" w:cs="Palatino Linotype"/>
          <w:b/>
          <w:bCs/>
        </w:rPr>
        <w:t xml:space="preserve"> . Όλην αποθέμενοι.</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Όκνον απωσάμενος, και την αλήθειαν πάσαν, αόκνως την φέρουσαν, εις ζωήν αιώνιον τρίβον ώδευσας, τον πολύν κάματον, και βαρύν καύσωνα, τον εν ταύτη θείω</w:t>
      </w:r>
      <w:r>
        <w:rPr>
          <w:rFonts w:ascii="Palatino Linotype" w:hAnsi="Palatino Linotype" w:cs="Palatino Linotype"/>
        </w:rPr>
        <w:t xml:space="preserve"> </w:t>
      </w:r>
      <w:r w:rsidRPr="00E10CEC">
        <w:rPr>
          <w:rFonts w:ascii="Palatino Linotype" w:hAnsi="Palatino Linotype" w:cs="Palatino Linotype"/>
        </w:rPr>
        <w:t>έρωτι, αποκρουσάμενος· όθεν ως πρηστήρι του βίου, τω φέγγει τον μισόκαλον, δαίμονα νυν έκαυσας Όσιε, ως ούτος αυτος σοι, σαφώς διωμολόγησε, ου της κακίας,</w:t>
      </w:r>
      <w:r>
        <w:rPr>
          <w:rFonts w:ascii="Palatino Linotype" w:hAnsi="Palatino Linotype" w:cs="Palatino Linotype"/>
        </w:rPr>
        <w:t xml:space="preserve"> </w:t>
      </w:r>
      <w:r w:rsidRPr="00E10CEC">
        <w:rPr>
          <w:rFonts w:ascii="Palatino Linotype" w:hAnsi="Palatino Linotype" w:cs="Palatino Linotype"/>
        </w:rPr>
        <w:t>πρεσβείαις σου, σώσον τους υμνούντάς σε.</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Στ.: Τίμιος εναντίον Κυρίου, ο θάνατος του Οσίου Αυτού.</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Σαρκός εν ιδρώτί σου, των αοιδίμων καμάτων, απέραντον πέλαγος, ουρανίου λήξεως αλλαξάμενος, εν χρηστοίς σπλάγχνοις σου, νυν πιστούς άπαντας, ευλαβώς προσερχομένοις</w:t>
      </w:r>
      <w:r>
        <w:rPr>
          <w:rFonts w:ascii="Palatino Linotype" w:hAnsi="Palatino Linotype" w:cs="Palatino Linotype"/>
        </w:rPr>
        <w:t xml:space="preserve"> </w:t>
      </w:r>
      <w:r w:rsidRPr="00E10CEC">
        <w:rPr>
          <w:rFonts w:ascii="Palatino Linotype" w:hAnsi="Palatino Linotype" w:cs="Palatino Linotype"/>
        </w:rPr>
        <w:t>σοι, παντοίων θλίψεων, νόσων τε ποικίλων εκλύτρωσαι· ρύστην και γαρ σε άπαντες, και θερμόν προστάτην κεκτήμεθα· όθεν τον λαμπρώς σε δοξάσαντ,α δοξάζομεν</w:t>
      </w:r>
      <w:r>
        <w:rPr>
          <w:rFonts w:ascii="Palatino Linotype" w:hAnsi="Palatino Linotype" w:cs="Palatino Linotype"/>
        </w:rPr>
        <w:t xml:space="preserve"> </w:t>
      </w:r>
      <w:r w:rsidRPr="00E10CEC">
        <w:rPr>
          <w:rFonts w:ascii="Palatino Linotype" w:hAnsi="Palatino Linotype" w:cs="Palatino Linotype"/>
        </w:rPr>
        <w:t>Θεόν, και την αγίαν μετάθεσιν, σέβομεν του σκήνους σου.</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Στ.: Καυχήσονται Όσιοι εν δόξη, και αγαλλιάσονται επί των κοιτών αυτών.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Ήχησας ως σάλπιγγι, τω εναρέτω σου βίω, και κόσμου τα πέρατα, συ Λουκά θεσπέσιε διανέστησας, εξ ων αεί πλείστοί σοι, συνελθόντες πίστει, προσφοιτώμεν και</w:t>
      </w:r>
      <w:r>
        <w:rPr>
          <w:rFonts w:ascii="Palatino Linotype" w:hAnsi="Palatino Linotype" w:cs="Palatino Linotype"/>
        </w:rPr>
        <w:t xml:space="preserve"> </w:t>
      </w:r>
      <w:r w:rsidRPr="00E10CEC">
        <w:rPr>
          <w:rFonts w:ascii="Palatino Linotype" w:hAnsi="Palatino Linotype" w:cs="Palatino Linotype"/>
        </w:rPr>
        <w:t>την άνωθεν, δεδωρημένην σοι, χάριν καθορώντες θαυμάζομεν, Θεόν τον σε δοξάσαντα, οι και των σεπτών και αγίων σου λειψάνων, ιερώτατε Λουκά, την παναγίαν</w:t>
      </w:r>
      <w:r>
        <w:rPr>
          <w:rFonts w:ascii="Palatino Linotype" w:hAnsi="Palatino Linotype" w:cs="Palatino Linotype"/>
        </w:rPr>
        <w:t xml:space="preserve"> </w:t>
      </w:r>
      <w:r w:rsidRPr="00E10CEC">
        <w:rPr>
          <w:rFonts w:ascii="Palatino Linotype" w:hAnsi="Palatino Linotype" w:cs="Palatino Linotype"/>
        </w:rPr>
        <w:t>μετάθεσιν, σέβοντες γεραίρομεν.</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Δόξα. Ο αυτός.</w:t>
      </w:r>
    </w:p>
    <w:p w:rsidR="00697AB4"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Των μοναζόντων οι χοροί, και των πιστών τα πλήθη, συμφώνως αθροισθέντες, εν τη σορώ του παμμάκαρος σήμερον, των θαυμάτων τα παράδοξα, κατοπτριζόμενοι,</w:t>
      </w:r>
      <w:r>
        <w:rPr>
          <w:rFonts w:ascii="Palatino Linotype" w:hAnsi="Palatino Linotype" w:cs="Palatino Linotype"/>
        </w:rPr>
        <w:t xml:space="preserve"> </w:t>
      </w:r>
      <w:r w:rsidRPr="00E10CEC">
        <w:rPr>
          <w:rFonts w:ascii="Palatino Linotype" w:hAnsi="Palatino Linotype" w:cs="Palatino Linotype"/>
        </w:rPr>
        <w:t>τούτω θερμώς εκβοήσωμεν· χαίροις, των μονοτρόπων το κλέος, Πάτερ και δωστήρ, και θείον εγκαλλώπισμα· χαίροις, λαμπτήρ φαεινότατα, ο τα γης πληρώματα, καταστράπτων</w:t>
      </w:r>
      <w:r>
        <w:rPr>
          <w:rFonts w:ascii="Palatino Linotype" w:hAnsi="Palatino Linotype" w:cs="Palatino Linotype"/>
        </w:rPr>
        <w:t xml:space="preserve"> </w:t>
      </w:r>
      <w:r w:rsidRPr="00E10CEC">
        <w:rPr>
          <w:rFonts w:ascii="Palatino Linotype" w:hAnsi="Palatino Linotype" w:cs="Palatino Linotype"/>
        </w:rPr>
        <w:t>ταις χάρισι· χαίροις, των ασθενούντων το μέγα ιατρείον, και των φοιτητών σου αντίληψις και σκέπη. Αλλά μη παύση δεόμενος, Λουκά θεοφόρε, Χριστώ τω Θεώ,</w:t>
      </w:r>
      <w:r>
        <w:rPr>
          <w:rFonts w:ascii="Palatino Linotype" w:hAnsi="Palatino Linotype" w:cs="Palatino Linotype"/>
        </w:rPr>
        <w:t xml:space="preserve"> </w:t>
      </w:r>
      <w:r w:rsidRPr="00E10CEC">
        <w:rPr>
          <w:rFonts w:ascii="Palatino Linotype" w:hAnsi="Palatino Linotype" w:cs="Palatino Linotype"/>
        </w:rPr>
        <w:t>υπέρ των πίστει τιμώντων αεί, την σεβάσμιον και παγγέραστον μνήμην σου.</w:t>
      </w:r>
    </w:p>
    <w:p w:rsidR="00697AB4" w:rsidRDefault="00697AB4" w:rsidP="00E10CEC">
      <w:pPr>
        <w:spacing w:line="360" w:lineRule="auto"/>
        <w:jc w:val="both"/>
        <w:rPr>
          <w:rFonts w:ascii="Palatino Linotype" w:hAnsi="Palatino Linotype" w:cs="Palatino Linotype"/>
        </w:rPr>
      </w:pPr>
      <w:r>
        <w:rPr>
          <w:rFonts w:ascii="Palatino Linotype" w:hAnsi="Palatino Linotype" w:cs="Palatino Linotype"/>
        </w:rPr>
        <w:t>Νυν απολύεις τον δούλόν σου.</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Απολυτίκιον. Ήχος δ’. Ταχύ προκατάλαβε.</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Σταυρόν εκ νεότητος αναλαβόμενος, πορείαν διήνυσας στενήν και επίπονον, οικήσας εν όρεσιν· όθεν αυλιζόμεος, προς ευρύχωρον πλάτος, δόξης και Βασιλείας</w:t>
      </w:r>
      <w:r>
        <w:rPr>
          <w:rFonts w:ascii="Palatino Linotype" w:hAnsi="Palatino Linotype" w:cs="Palatino Linotype"/>
        </w:rPr>
        <w:t xml:space="preserve"> </w:t>
      </w:r>
      <w:r w:rsidRPr="00E10CEC">
        <w:rPr>
          <w:rFonts w:ascii="Palatino Linotype" w:hAnsi="Palatino Linotype" w:cs="Palatino Linotype"/>
        </w:rPr>
        <w:t>του Θεού, και Σωτήρος Λουκά θεομακάριστε, υπέρ ημών αεί ικέτευε.</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Δόξα. Και νυν. Της εορτής.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Απόλυσις.</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ΑΠΟΔΕΙΠΝΟ</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Ο Κανών του Οσίου.</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Ωδή α</w:t>
      </w:r>
      <w:r>
        <w:rPr>
          <w:rFonts w:ascii="Palatino Linotype" w:hAnsi="Palatino Linotype" w:cs="Palatino Linotype"/>
          <w:b/>
          <w:bCs/>
        </w:rPr>
        <w:t>’</w:t>
      </w:r>
      <w:r w:rsidRPr="005621C9">
        <w:rPr>
          <w:rFonts w:ascii="Palatino Linotype" w:hAnsi="Palatino Linotype" w:cs="Palatino Linotype"/>
          <w:b/>
          <w:bCs/>
        </w:rPr>
        <w:t xml:space="preserve"> . Ήχος β . Δεύτε λαοί άσωμεν.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Υπέρ ημών καθικετεύοντα πρόσδεξαι, τον Σον πιστόν θεράποντα Λουκάν τον ένδοξον, ο Θεός, και παράσχου το έλεός Σου πάσι τοις ανυμνούσί Σε.</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Μόνον Χριστόν ως αγαπήσας δεδόξασται, και παρρησίαν εύρηκας· διο δεόμεθα μη παύση του πρεσβεύειν, Αυτώ υπέρ των πίστει, Λουκά τιμώντων σε.</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Νόμους Χριστού Πάτερ, ατρώτους εφύλαξας, ους και ημάς πρεσβείαις σου τηρείν ενίσχυσιν, θεαρέστως βιούντας, και σε δοξολογούντας, Λουκά θεόπνευστε.</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Εν τω φωτί της Σης πρεσβείας κατέφυγον, πύλη φωτός πανάμωμε· διο καταύγασον, την αθλίαν ψυχήν μου, πολλοίς αμαυρωθείσαν πάνθεσιν δέομαι.</w:t>
      </w:r>
    </w:p>
    <w:p w:rsidR="00697AB4" w:rsidRDefault="00697AB4" w:rsidP="005621C9">
      <w:pPr>
        <w:spacing w:line="360" w:lineRule="auto"/>
        <w:jc w:val="center"/>
        <w:rPr>
          <w:rFonts w:ascii="Palatino Linotype" w:hAnsi="Palatino Linotype" w:cs="Palatino Linotype"/>
          <w:b/>
          <w:bCs/>
        </w:rPr>
      </w:pP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Ωδή γ</w:t>
      </w:r>
      <w:r>
        <w:rPr>
          <w:rFonts w:ascii="Palatino Linotype" w:hAnsi="Palatino Linotype" w:cs="Palatino Linotype"/>
          <w:b/>
          <w:bCs/>
        </w:rPr>
        <w:t>’</w:t>
      </w:r>
      <w:r w:rsidRPr="005621C9">
        <w:rPr>
          <w:rFonts w:ascii="Palatino Linotype" w:hAnsi="Palatino Linotype" w:cs="Palatino Linotype"/>
          <w:b/>
          <w:bCs/>
        </w:rPr>
        <w:t xml:space="preserve"> . Στερέωσον ημάς.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Εν πίστει τους την σην σεπτήν λάρνακα τιμώντας, και ταύτη προσερχομένους, των εν βίω περιστάσεων και παθών τε και νόσων απολύτρωσαι.</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Φωτός του νοητού τρυφών Όσιε, δυσώπει μετόχους αποδειχθήνα και ημάς, της αυτού χάριτος, τους τω θείω τεμένει σου προσφεύγοντας.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Υπόδεξαι ημάς, Λουκά πάνσοφε, θερμώς σοι προσπίπτοντας και εκ πάσης, αρρωστίας και κακώσεως, μεσιτείαις σου θείαις ελευθέρωσον.</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Θεράπευσον αγνή, την ταλαίπωρον ψυχήν μου βοώ Σοι, κεκακωμένην αμαρτίαις, ως κυήσασα τον τας νόσους βαστάσαντα του γένους ημών.</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Ωδή δ</w:t>
      </w:r>
      <w:r>
        <w:rPr>
          <w:rFonts w:ascii="Palatino Linotype" w:hAnsi="Palatino Linotype" w:cs="Palatino Linotype"/>
          <w:b/>
          <w:bCs/>
        </w:rPr>
        <w:t>’</w:t>
      </w:r>
      <w:r w:rsidRPr="005621C9">
        <w:rPr>
          <w:rFonts w:ascii="Palatino Linotype" w:hAnsi="Palatino Linotype" w:cs="Palatino Linotype"/>
          <w:b/>
          <w:bCs/>
        </w:rPr>
        <w:t xml:space="preserve"> . Εισακήκοα Κύριε.</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Κατανύξεως έμπλησον την ταπεινήν καρδίαν μου λιταίς σου, του αεί γεραίρειν μάκαρ, την χάριν σου.</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Επιτάχυνον Άγιε, και εκ πυλών εξάρπασον του άδου, των αλλεπαλλήλων νόσων, τον δούλόν σου.</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Νεκρωθέντα με πταίσμασιν, ως λειτουργός ζωής της αΐδίου, Λουκά θεοφόρε, δέομαι ζώωσον.</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Υπερένδοξε Δέσποινα, τους υμνητάς του τόκου Σου, μη παύση δυσχερών του βίου, διαφυλάττουσα.</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Ωδή ε</w:t>
      </w:r>
      <w:r>
        <w:rPr>
          <w:rFonts w:ascii="Palatino Linotype" w:hAnsi="Palatino Linotype" w:cs="Palatino Linotype"/>
          <w:b/>
          <w:bCs/>
        </w:rPr>
        <w:t>’</w:t>
      </w:r>
      <w:r w:rsidRPr="005621C9">
        <w:rPr>
          <w:rFonts w:ascii="Palatino Linotype" w:hAnsi="Palatino Linotype" w:cs="Palatino Linotype"/>
          <w:b/>
          <w:bCs/>
        </w:rPr>
        <w:t xml:space="preserve"> . Ο φωτισμός των εν σκότει.</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 xml:space="preserve">Υπό σφοδρών αλγηδόνων και πόνων συνεχομένους, και εν τω λιμένι της σης πρεσβείας, καταφεύγοντας τους ικέτας σου Πάτερ, θεραπείας της σης αξίωσον· </w:t>
      </w:r>
      <w:r>
        <w:rPr>
          <w:rFonts w:ascii="Palatino Linotype" w:hAnsi="Palatino Linotype" w:cs="Palatino Linotype"/>
        </w:rPr>
        <w:t xml:space="preserve">έχεις </w:t>
      </w:r>
      <w:r w:rsidRPr="00E10CEC">
        <w:rPr>
          <w:rFonts w:ascii="Palatino Linotype" w:hAnsi="Palatino Linotype" w:cs="Palatino Linotype"/>
        </w:rPr>
        <w:t>εκ Θεού γαρ αξίως το δύνασθαι.</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Κατά παθών αριστεύσας εν βίω, χάριν εδέξω, πάθη θεραπεύειν των ασθενούντων· διο τους πίστει σε καλούντας προφθάνεις ρώσιν θείαν βραβεύων Άγιε, και διασκεδάζων</w:t>
      </w:r>
      <w:r>
        <w:rPr>
          <w:rFonts w:ascii="Palatino Linotype" w:hAnsi="Palatino Linotype" w:cs="Palatino Linotype"/>
        </w:rPr>
        <w:t xml:space="preserve"> </w:t>
      </w:r>
      <w:r w:rsidRPr="00E10CEC">
        <w:rPr>
          <w:rFonts w:ascii="Palatino Linotype" w:hAnsi="Palatino Linotype" w:cs="Palatino Linotype"/>
        </w:rPr>
        <w:t>παντοία νοσήματα.</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Τω εν νυκτί των παθών καθεστώτι των ψυχοφθόρων, αύγασον ακτίνά μοι της σης πρεσβείας, ίνα ορθρίζων ανυμνώ και δοξάζω εν φωτί σε της σωτηρίας μου, κλέος</w:t>
      </w:r>
      <w:r>
        <w:rPr>
          <w:rFonts w:ascii="Palatino Linotype" w:hAnsi="Palatino Linotype" w:cs="Palatino Linotype"/>
        </w:rPr>
        <w:t xml:space="preserve"> </w:t>
      </w:r>
      <w:r w:rsidRPr="00E10CEC">
        <w:rPr>
          <w:rFonts w:ascii="Palatino Linotype" w:hAnsi="Palatino Linotype" w:cs="Palatino Linotype"/>
        </w:rPr>
        <w:t>μοναζόντων, Λουκά αξιάγαστε.</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Μήτερ Θεού της ψυχής μου κινήσεις, προς Ον αρρήτως έτεκες κατεύθυνον δέομαί Σου, και της παρούσης εξελού προσπαθείας των γηΐνων, και καταξίωσον παραστάτην</w:t>
      </w:r>
      <w:r>
        <w:rPr>
          <w:rFonts w:ascii="Palatino Linotype" w:hAnsi="Palatino Linotype" w:cs="Palatino Linotype"/>
        </w:rPr>
        <w:t xml:space="preserve"> </w:t>
      </w:r>
      <w:r w:rsidRPr="00E10CEC">
        <w:rPr>
          <w:rFonts w:ascii="Palatino Linotype" w:hAnsi="Palatino Linotype" w:cs="Palatino Linotype"/>
        </w:rPr>
        <w:t>γενέσθαι με.</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Ωδή στ</w:t>
      </w:r>
      <w:r>
        <w:rPr>
          <w:rFonts w:ascii="Palatino Linotype" w:hAnsi="Palatino Linotype" w:cs="Palatino Linotype"/>
          <w:b/>
          <w:bCs/>
        </w:rPr>
        <w:t>’</w:t>
      </w:r>
      <w:r w:rsidRPr="005621C9">
        <w:rPr>
          <w:rFonts w:ascii="Palatino Linotype" w:hAnsi="Palatino Linotype" w:cs="Palatino Linotype"/>
          <w:b/>
          <w:bCs/>
        </w:rPr>
        <w:t xml:space="preserve"> . Εν αβύσσω πταισμάτων.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Ιατρείον πλουτήσαντες άμισθον, την σεπτήν πρεσβείαν σου, Λουκά πανόλβιε, πάντες πιστώς προστρέχομεν, και την σην εξαιτούμεν βοήθειαν.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Κακουμένων ψυχών υπεράσπισαι, και τωνς υνεχόντων παθών λύσιν δώρησαι· όσα γαρ θέλεις δύνασαι, του Χριστού και Θεού σε δοξάσαντος.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Οι κρουνοί των τιμίων λειψάνων σου, πάσιν ακεσώδυνα γένοιτο φάρμακα, τοις ανιάτως κάμνουσι, και πονηρώς του σώματος έχουσιν.</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Ιωμένη τα τραύματα πρόφθασον, και τας ασθενείας πανάμωμε Δέσποινα, και της ψυχής και σώματος, του ικέτου Σου ίνα δοξάζω Σε.</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Ωδή ζ</w:t>
      </w:r>
      <w:r>
        <w:rPr>
          <w:rFonts w:ascii="Palatino Linotype" w:hAnsi="Palatino Linotype" w:cs="Palatino Linotype"/>
          <w:b/>
          <w:bCs/>
        </w:rPr>
        <w:t>’ . Εικό</w:t>
      </w:r>
      <w:r w:rsidRPr="005621C9">
        <w:rPr>
          <w:rFonts w:ascii="Palatino Linotype" w:hAnsi="Palatino Linotype" w:cs="Palatino Linotype"/>
          <w:b/>
          <w:bCs/>
        </w:rPr>
        <w:t>νος χρυσής.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Σωτήρα παθών εγνωκότες εκ Θεού, νεοφανή σε, παρακαλούμεν του δωρήσασθαι, της συμπαθείας το πέλαγος, τοις εταζομένοις εν νόσοις, και Χριστώ αναμέλπουσιν·</w:t>
      </w:r>
      <w:r>
        <w:rPr>
          <w:rFonts w:ascii="Palatino Linotype" w:hAnsi="Palatino Linotype" w:cs="Palatino Linotype"/>
        </w:rPr>
        <w:t xml:space="preserve"> </w:t>
      </w:r>
      <w:r w:rsidRPr="00E10CEC">
        <w:rPr>
          <w:rFonts w:ascii="Palatino Linotype" w:hAnsi="Palatino Linotype" w:cs="Palatino Linotype"/>
        </w:rPr>
        <w:t>Ευλογητός ο Θεός, ο των πατέρων ημών.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Μακάριος ευ συμπτωχεύσας τω Χριστώ, και συμμετέχων Αυτού της δόξης νυν της κρείττονος, και Βασιλείας μακάριε· ήσπερ και ημάς ταις ευχαίς σου καταξίωσον</w:t>
      </w:r>
      <w:r>
        <w:rPr>
          <w:rFonts w:ascii="Palatino Linotype" w:hAnsi="Palatino Linotype" w:cs="Palatino Linotype"/>
        </w:rPr>
        <w:t xml:space="preserve"> </w:t>
      </w:r>
      <w:r w:rsidRPr="00E10CEC">
        <w:rPr>
          <w:rFonts w:ascii="Palatino Linotype" w:hAnsi="Palatino Linotype" w:cs="Palatino Linotype"/>
        </w:rPr>
        <w:t>ψάλλοντας· Ευλογητός ο Θεός, ο των πατέρων ημών.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Οι πάθει δεινώ χειμαζόμενοι σοφδρώς, δεύτε προθύμως, μύρα ευώδη προχεόμενα, ποταμηδόν εκ της λάρνακος του σημειοφόρου ποιμένος, απαντλήσαι κραυγάζοντες·</w:t>
      </w:r>
      <w:r>
        <w:rPr>
          <w:rFonts w:ascii="Palatino Linotype" w:hAnsi="Palatino Linotype" w:cs="Palatino Linotype"/>
        </w:rPr>
        <w:t xml:space="preserve"> </w:t>
      </w:r>
      <w:r w:rsidRPr="00E10CEC">
        <w:rPr>
          <w:rFonts w:ascii="Palatino Linotype" w:hAnsi="Palatino Linotype" w:cs="Palatino Linotype"/>
        </w:rPr>
        <w:t>Ευλογητός ο Θεός, ο των πατέρων ημών.</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Ο νώτοις αγνή Χερουβίμ, οία Θεός προσεφιζάνων, την Σην αγίαν μήτραν ώκησεν, Αυτόν απαύστως ικέτευε πάσης συμφοράς, λυτρωθήναι τους πιστώς Σοι κραυγάζοντας·</w:t>
      </w:r>
      <w:r>
        <w:rPr>
          <w:rFonts w:ascii="Palatino Linotype" w:hAnsi="Palatino Linotype" w:cs="Palatino Linotype"/>
        </w:rPr>
        <w:t xml:space="preserve"> </w:t>
      </w:r>
      <w:r w:rsidRPr="00E10CEC">
        <w:rPr>
          <w:rFonts w:ascii="Palatino Linotype" w:hAnsi="Palatino Linotype" w:cs="Palatino Linotype"/>
        </w:rPr>
        <w:t>Ευλογητός ο Θεός, ο των πατέρων ημών.</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Ωδή η</w:t>
      </w:r>
      <w:r>
        <w:rPr>
          <w:rFonts w:ascii="Palatino Linotype" w:hAnsi="Palatino Linotype" w:cs="Palatino Linotype"/>
          <w:b/>
          <w:bCs/>
        </w:rPr>
        <w:t>’</w:t>
      </w:r>
      <w:r w:rsidRPr="005621C9">
        <w:rPr>
          <w:rFonts w:ascii="Palatino Linotype" w:hAnsi="Palatino Linotype" w:cs="Palatino Linotype"/>
          <w:b/>
          <w:bCs/>
        </w:rPr>
        <w:t xml:space="preserve"> . Τον εν καμίνω του πυρός.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Ιατρός δέδοσαι ημίν εκ Θεού, των ψυχικών αρρωστημάτων, και σαρκός νοσημάτων τοις ταπεινοίς και πτωχοίς· διο σου δεόμεθα, λύτρωσαι της νυν κατεχούσης συμφοράς</w:t>
      </w:r>
      <w:r>
        <w:rPr>
          <w:rFonts w:ascii="Palatino Linotype" w:hAnsi="Palatino Linotype" w:cs="Palatino Linotype"/>
        </w:rPr>
        <w:t xml:space="preserve"> </w:t>
      </w:r>
      <w:r w:rsidRPr="00E10CEC">
        <w:rPr>
          <w:rFonts w:ascii="Palatino Linotype" w:hAnsi="Palatino Linotype" w:cs="Palatino Linotype"/>
        </w:rPr>
        <w:t>τους σους δούλους.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Τους δια βίου τω πυρί των ποικίλων πειρασμών φλογιζομένους και δεινώς καυσομένους, συγκαταβάσει της σης παμμάκαρ, συμπαθείας δρόσισον, ίνα σε υμνώμεν εις</w:t>
      </w:r>
      <w:r>
        <w:rPr>
          <w:rFonts w:ascii="Palatino Linotype" w:hAnsi="Palatino Linotype" w:cs="Palatino Linotype"/>
        </w:rPr>
        <w:t xml:space="preserve"> </w:t>
      </w:r>
      <w:r w:rsidRPr="00E10CEC">
        <w:rPr>
          <w:rFonts w:ascii="Palatino Linotype" w:hAnsi="Palatino Linotype" w:cs="Palatino Linotype"/>
        </w:rPr>
        <w:t>πάντας τους αιώνας.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Ως παρρησίαν προς Χριστόν, Ον επόθησας ευρών ένδοξε Πάτερ, μνημονεύων μη παύση των μεμνημένων της σης πρεσβείας, και εν τω τεμένει σου πίστει προσιόντων,</w:t>
      </w:r>
      <w:r>
        <w:rPr>
          <w:rFonts w:ascii="Palatino Linotype" w:hAnsi="Palatino Linotype" w:cs="Palatino Linotype"/>
        </w:rPr>
        <w:t xml:space="preserve"> </w:t>
      </w:r>
      <w:r w:rsidRPr="00E10CEC">
        <w:rPr>
          <w:rFonts w:ascii="Palatino Linotype" w:hAnsi="Palatino Linotype" w:cs="Palatino Linotype"/>
        </w:rPr>
        <w:t>και σε δοξολογούντων.</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Θεόνυμφε Κόρη αγνή, η τον Ποιητήν του παντός, αναμαρτήτως κυήσασα, φώτισον τας καρδίας και τον νουν των Θεόν μεν ομολογούντων Αυτόν και Κύριον, κλυδωνιζομένων</w:t>
      </w:r>
      <w:r>
        <w:rPr>
          <w:rFonts w:ascii="Palatino Linotype" w:hAnsi="Palatino Linotype" w:cs="Palatino Linotype"/>
        </w:rPr>
        <w:t xml:space="preserve"> </w:t>
      </w:r>
      <w:r w:rsidRPr="00E10CEC">
        <w:rPr>
          <w:rFonts w:ascii="Palatino Linotype" w:hAnsi="Palatino Linotype" w:cs="Palatino Linotype"/>
        </w:rPr>
        <w:t>δε αμαρτίαις εν τω πελάγει του βίου.</w:t>
      </w:r>
    </w:p>
    <w:p w:rsidR="00697AB4" w:rsidRPr="00E10CEC" w:rsidRDefault="00697AB4" w:rsidP="00E10CEC">
      <w:pPr>
        <w:spacing w:line="360" w:lineRule="auto"/>
        <w:jc w:val="both"/>
        <w:rPr>
          <w:rFonts w:ascii="Palatino Linotype" w:hAnsi="Palatino Linotype" w:cs="Palatino Linotype"/>
        </w:rPr>
      </w:pPr>
    </w:p>
    <w:p w:rsidR="00697AB4" w:rsidRDefault="00697AB4" w:rsidP="005621C9">
      <w:pPr>
        <w:spacing w:line="360" w:lineRule="auto"/>
        <w:jc w:val="center"/>
        <w:rPr>
          <w:rFonts w:ascii="Palatino Linotype" w:hAnsi="Palatino Linotype" w:cs="Palatino Linotype"/>
          <w:b/>
          <w:bCs/>
        </w:rPr>
      </w:pP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Ωδή θ</w:t>
      </w:r>
      <w:r>
        <w:rPr>
          <w:rFonts w:ascii="Palatino Linotype" w:hAnsi="Palatino Linotype" w:cs="Palatino Linotype"/>
          <w:b/>
          <w:bCs/>
        </w:rPr>
        <w:t>’</w:t>
      </w:r>
      <w:r w:rsidRPr="005621C9">
        <w:rPr>
          <w:rFonts w:ascii="Palatino Linotype" w:hAnsi="Palatino Linotype" w:cs="Palatino Linotype"/>
          <w:b/>
          <w:bCs/>
        </w:rPr>
        <w:t xml:space="preserve"> . Τον εκ Θεού Θεόν λόγον.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Τη απροσίτω Τριάδι παρεστώς στεφηφόρε, και ταις εκείθεν λάμψεσιν αεί, ως εφικτόν ελλαμπόμενος, τοις εν σκότει τελούσι, των ανηκέστων νόσων και παθών, ευρωστίας</w:t>
      </w:r>
      <w:r>
        <w:rPr>
          <w:rFonts w:ascii="Palatino Linotype" w:hAnsi="Palatino Linotype" w:cs="Palatino Linotype"/>
        </w:rPr>
        <w:t xml:space="preserve"> </w:t>
      </w:r>
      <w:r w:rsidRPr="00E10CEC">
        <w:rPr>
          <w:rFonts w:ascii="Palatino Linotype" w:hAnsi="Palatino Linotype" w:cs="Palatino Linotype"/>
        </w:rPr>
        <w:t>παράσχου φάος το γαληνότατον.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Αι συνεχείς αλγηδόνες των σεπτών σου και θείων αγώνων, και καμάτων ιερών, ίαμα θείον γεγόνασι τοις καταπονουμένοις ανείκαστα υπό ποικίλων νόσων, μεγαλώνυμε</w:t>
      </w:r>
      <w:r>
        <w:rPr>
          <w:rFonts w:ascii="Palatino Linotype" w:hAnsi="Palatino Linotype" w:cs="Palatino Linotype"/>
        </w:rPr>
        <w:t xml:space="preserve"> </w:t>
      </w:r>
      <w:r w:rsidRPr="00E10CEC">
        <w:rPr>
          <w:rFonts w:ascii="Palatino Linotype" w:hAnsi="Palatino Linotype" w:cs="Palatino Linotype"/>
        </w:rPr>
        <w:t>Πάτερ Λουκά θεομακάριστε.</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Από παθών τε και νόσων, από πάσης ανάγκης και θλίψεως, ημάς ως συμπαθής και φιλόστοργος, και ως ποιμήν και προστάτης, ταις ευπροσδέκτοις θείαις σου λιταίς,</w:t>
      </w:r>
      <w:r>
        <w:rPr>
          <w:rFonts w:ascii="Palatino Linotype" w:hAnsi="Palatino Linotype" w:cs="Palatino Linotype"/>
        </w:rPr>
        <w:t xml:space="preserve"> </w:t>
      </w:r>
      <w:r w:rsidRPr="00E10CEC">
        <w:rPr>
          <w:rFonts w:ascii="Palatino Linotype" w:hAnsi="Palatino Linotype" w:cs="Palatino Linotype"/>
        </w:rPr>
        <w:t>Λουκά φωστήρ λύτρωσιν, εσπερίων των ασκητών αγλάϊσμα.</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Θεοτοκίον.</w:t>
      </w:r>
    </w:p>
    <w:p w:rsidR="00697AB4"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 xml:space="preserve">Ύμνον ανάγνων χειλέων ευμενώς, ω Παρθένε προσδέχου, και πταισμάτων χαλεπών ρύσαί με Κόρη πανάμωμε· μητρική γαρ πρεσβεία, το δύνασθαι κεκλήρωσαι· διο </w:t>
      </w:r>
      <w:r>
        <w:rPr>
          <w:rFonts w:ascii="Palatino Linotype" w:hAnsi="Palatino Linotype" w:cs="Palatino Linotype"/>
        </w:rPr>
        <w:t xml:space="preserve">τους </w:t>
      </w:r>
      <w:r w:rsidRPr="00E10CEC">
        <w:rPr>
          <w:rFonts w:ascii="Palatino Linotype" w:hAnsi="Palatino Linotype" w:cs="Palatino Linotype"/>
        </w:rPr>
        <w:t>πιστώς, Σε υμνούντας διάσωζε πανύμνητε.</w:t>
      </w:r>
    </w:p>
    <w:p w:rsidR="00697AB4" w:rsidRPr="005621C9" w:rsidRDefault="00697AB4" w:rsidP="005621C9">
      <w:pPr>
        <w:spacing w:line="360" w:lineRule="auto"/>
        <w:jc w:val="center"/>
        <w:rPr>
          <w:rFonts w:ascii="Palatino Linotype" w:hAnsi="Palatino Linotype" w:cs="Palatino Linotype"/>
          <w:b/>
          <w:bCs/>
        </w:rPr>
      </w:pPr>
      <w:r>
        <w:rPr>
          <w:rFonts w:ascii="Palatino Linotype" w:hAnsi="Palatino Linotype" w:cs="Palatino Linotype"/>
          <w:b/>
          <w:bCs/>
        </w:rPr>
        <w:t>ΟΡΘΡΟΣ.</w:t>
      </w:r>
    </w:p>
    <w:p w:rsidR="00697AB4" w:rsidRDefault="00697AB4" w:rsidP="005621C9">
      <w:pPr>
        <w:spacing w:line="360" w:lineRule="auto"/>
        <w:jc w:val="center"/>
        <w:rPr>
          <w:rFonts w:ascii="Palatino Linotype" w:hAnsi="Palatino Linotype" w:cs="Palatino Linotype"/>
          <w:b/>
          <w:bCs/>
        </w:rPr>
      </w:pPr>
      <w:r w:rsidRPr="0054331B">
        <w:rPr>
          <w:rFonts w:ascii="Palatino Linotype" w:hAnsi="Palatino Linotype" w:cs="Palatino Linotype"/>
          <w:b/>
          <w:bCs/>
          <w:noProof/>
          <w:lang w:eastAsia="el-GR"/>
        </w:rPr>
        <w:pict>
          <v:shape id="1 - Εικόνα" o:spid="_x0000_i1026" type="#_x0000_t75" alt="OsiosLoukas01.jpg" style="width:108.75pt;height:268.5pt;visibility:visible">
            <v:imagedata r:id="rId8" o:title=""/>
          </v:shape>
        </w:pic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Μετά την α’ στιχολογίαν, Κάθισμα. Ήχος πλ. δ</w:t>
      </w:r>
      <w:r>
        <w:rPr>
          <w:rFonts w:ascii="Palatino Linotype" w:hAnsi="Palatino Linotype" w:cs="Palatino Linotype"/>
          <w:b/>
          <w:bCs/>
        </w:rPr>
        <w:t>’</w:t>
      </w:r>
      <w:r w:rsidRPr="005621C9">
        <w:rPr>
          <w:rFonts w:ascii="Palatino Linotype" w:hAnsi="Palatino Linotype" w:cs="Palatino Linotype"/>
          <w:b/>
          <w:bCs/>
        </w:rPr>
        <w:t xml:space="preserve"> . Την Σοφίαν και Λόγον.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Απαλών εξ ονύχων Πάτερ σοφέ, ακρασίαν μισήσας την βλαβεράν, επόθησας κάλλιστα, την καθόλου εγκράτειαν, ης καρός αγνεία, και άκρα απαθείας, δι’ ων θεραπεύσας</w:t>
      </w:r>
      <w:r>
        <w:rPr>
          <w:rFonts w:ascii="Palatino Linotype" w:hAnsi="Palatino Linotype" w:cs="Palatino Linotype"/>
        </w:rPr>
        <w:t xml:space="preserve"> </w:t>
      </w:r>
      <w:r w:rsidRPr="00E10CEC">
        <w:rPr>
          <w:rFonts w:ascii="Palatino Linotype" w:hAnsi="Palatino Linotype" w:cs="Palatino Linotype"/>
        </w:rPr>
        <w:t>εφάνης τον κτίσαντα· όθεν και την χάριν, παρ’ Αυτού εκομίσω, του παύειν νοσήματα, εξ ανθρώπων μακάριε, πρεσβεύων Χριστώ τω Θεώ, τους πιστώς ανυμνούντάς</w:t>
      </w:r>
      <w:r>
        <w:rPr>
          <w:rFonts w:ascii="Palatino Linotype" w:hAnsi="Palatino Linotype" w:cs="Palatino Linotype"/>
        </w:rPr>
        <w:t xml:space="preserve"> </w:t>
      </w:r>
      <w:r w:rsidRPr="00E10CEC">
        <w:rPr>
          <w:rFonts w:ascii="Palatino Linotype" w:hAnsi="Palatino Linotype" w:cs="Palatino Linotype"/>
        </w:rPr>
        <w:t>σε, φυλάττεσθαι αμετόχους παντοίας κακώσεων.</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Δόξα. Και νυν. Της εορτής.</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Μετά την β’ στιχολογίαν, Κάθισμα. Ήχος πλ. δ</w:t>
      </w:r>
      <w:r>
        <w:rPr>
          <w:rFonts w:ascii="Palatino Linotype" w:hAnsi="Palatino Linotype" w:cs="Palatino Linotype"/>
          <w:b/>
          <w:bCs/>
        </w:rPr>
        <w:t>’</w:t>
      </w:r>
      <w:r w:rsidRPr="005621C9">
        <w:rPr>
          <w:rFonts w:ascii="Palatino Linotype" w:hAnsi="Palatino Linotype" w:cs="Palatino Linotype"/>
          <w:b/>
          <w:bCs/>
        </w:rPr>
        <w:t xml:space="preserve"> . Την Σοφίαν και Λόγον.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Τω πυρί της αγάπης του Ιησού, πυρωθείς την καρδίαν όλον σαυτόν, Αυτώ ανατέθηκας, τοις Αυτού βαίνων ίχνεσιν, εγκρατείας τόνω, το σώμα δουλώμενος, την ψυχήν</w:t>
      </w:r>
      <w:r>
        <w:rPr>
          <w:rFonts w:ascii="Palatino Linotype" w:hAnsi="Palatino Linotype" w:cs="Palatino Linotype"/>
        </w:rPr>
        <w:t xml:space="preserve"> </w:t>
      </w:r>
      <w:r w:rsidRPr="00E10CEC">
        <w:rPr>
          <w:rFonts w:ascii="Palatino Linotype" w:hAnsi="Palatino Linotype" w:cs="Palatino Linotype"/>
        </w:rPr>
        <w:t>πιαίνων, παννύχοις δεήσεσιν· όθεν και τον δρόμον, ευαρέστως τελέσας, λυθείς τε του σώματος, προς Αυτόν εξεδήμησας, Λουκά θείε Πατήρ ημών, αεί εν ευφροσύνη</w:t>
      </w:r>
      <w:r>
        <w:rPr>
          <w:rFonts w:ascii="Palatino Linotype" w:hAnsi="Palatino Linotype" w:cs="Palatino Linotype"/>
        </w:rPr>
        <w:t xml:space="preserve"> </w:t>
      </w:r>
      <w:r w:rsidRPr="00E10CEC">
        <w:rPr>
          <w:rFonts w:ascii="Palatino Linotype" w:hAnsi="Palatino Linotype" w:cs="Palatino Linotype"/>
        </w:rPr>
        <w:t>τελών, Οσίων Δικαίων Μαρτύρων τε, μεθ’ ων πρέσβευε σωθήναι τους δούλους σου.</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Δόξα. Και νυν. Της εορτής.</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Μετά τον Πολυέλεον, Κάθισμα. Ήχος δ</w:t>
      </w:r>
      <w:r>
        <w:rPr>
          <w:rFonts w:ascii="Palatino Linotype" w:hAnsi="Palatino Linotype" w:cs="Palatino Linotype"/>
          <w:b/>
          <w:bCs/>
        </w:rPr>
        <w:t>’</w:t>
      </w:r>
      <w:r w:rsidRPr="005621C9">
        <w:rPr>
          <w:rFonts w:ascii="Palatino Linotype" w:hAnsi="Palatino Linotype" w:cs="Palatino Linotype"/>
          <w:b/>
          <w:bCs/>
        </w:rPr>
        <w:t xml:space="preserve"> . Ο υψωθείς εν τω Σταυρώ.</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Η καθαρά σου και Θεώ ερασμία, η των Αγγέλων εν σαρκί πολιτεία, το κατ’ εικόνα άχραντον διέσωσεν· όθεν εισελήλυθας, εις νυμφώνα τον θείον, καθ’ όνπερ συναυλίζεται,</w:t>
      </w:r>
      <w:r>
        <w:rPr>
          <w:rFonts w:ascii="Palatino Linotype" w:hAnsi="Palatino Linotype" w:cs="Palatino Linotype"/>
        </w:rPr>
        <w:t xml:space="preserve"> </w:t>
      </w:r>
      <w:r w:rsidRPr="00E10CEC">
        <w:rPr>
          <w:rFonts w:ascii="Palatino Linotype" w:hAnsi="Palatino Linotype" w:cs="Palatino Linotype"/>
        </w:rPr>
        <w:t>πάσα τάξις δικαίων· αλλ’ υπέρ πάντων πρέσβευε αεί, των εκτελούντων εν πίστει την μνήμην σου.</w:t>
      </w:r>
    </w:p>
    <w:p w:rsidR="00697AB4" w:rsidRPr="005621C9" w:rsidRDefault="00697AB4" w:rsidP="005621C9">
      <w:pPr>
        <w:spacing w:line="360" w:lineRule="auto"/>
        <w:jc w:val="center"/>
        <w:rPr>
          <w:rFonts w:ascii="Palatino Linotype" w:hAnsi="Palatino Linotype" w:cs="Palatino Linotype"/>
          <w:b/>
          <w:bCs/>
        </w:rPr>
      </w:pPr>
      <w:r w:rsidRPr="005621C9">
        <w:rPr>
          <w:rFonts w:ascii="Palatino Linotype" w:hAnsi="Palatino Linotype" w:cs="Palatino Linotype"/>
          <w:b/>
          <w:bCs/>
        </w:rPr>
        <w:t>Δόξα. Και νυν. Της εορτής.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Είτα, οι αναβαθμοί· το α’ αντίφωνον του δ</w:t>
      </w:r>
      <w:r>
        <w:rPr>
          <w:rFonts w:ascii="Palatino Linotype" w:hAnsi="Palatino Linotype" w:cs="Palatino Linotype"/>
        </w:rPr>
        <w:t>’  ή</w:t>
      </w:r>
      <w:r w:rsidRPr="00E10CEC">
        <w:rPr>
          <w:rFonts w:ascii="Palatino Linotype" w:hAnsi="Palatino Linotype" w:cs="Palatino Linotype"/>
        </w:rPr>
        <w:t>χου.</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Προκείμενον: Τίμιος εναντίον Κυρίου, ο θάνατος του Οσίου Αυτού.</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Στ.: Καυχήσονται Όσιοι εν δόξη, και αγαλλιάσονται επί των κοιτών αυτών.</w:t>
      </w:r>
    </w:p>
    <w:p w:rsidR="00697AB4" w:rsidRDefault="00697AB4" w:rsidP="00D80DB9">
      <w:pPr>
        <w:spacing w:line="360" w:lineRule="auto"/>
        <w:jc w:val="center"/>
        <w:rPr>
          <w:rFonts w:ascii="Palatino Linotype" w:hAnsi="Palatino Linotype" w:cs="Palatino Linotype"/>
          <w:b/>
          <w:bCs/>
        </w:rPr>
      </w:pPr>
    </w:p>
    <w:p w:rsidR="00697AB4" w:rsidRPr="00D80DB9" w:rsidRDefault="00697AB4" w:rsidP="00D80DB9">
      <w:pPr>
        <w:spacing w:line="360" w:lineRule="auto"/>
        <w:jc w:val="center"/>
        <w:rPr>
          <w:rFonts w:ascii="Palatino Linotype" w:hAnsi="Palatino Linotype" w:cs="Palatino Linotype"/>
          <w:b/>
          <w:bCs/>
        </w:rPr>
      </w:pPr>
      <w:r w:rsidRPr="00D80DB9">
        <w:rPr>
          <w:rFonts w:ascii="Palatino Linotype" w:hAnsi="Palatino Linotype" w:cs="Palatino Linotype"/>
          <w:b/>
          <w:bCs/>
        </w:rPr>
        <w:t>Ευαγγέλιον, εκ του κατά Ματθαίον: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Είπεν ο Κύριος τοις εαυτού μαθηταίς· πάντα μοι παρεδόθη...</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Ανάστασιν Χριστού θεασάμενοι... Ο Ν</w:t>
      </w:r>
      <w:r>
        <w:rPr>
          <w:rFonts w:ascii="Palatino Linotype" w:hAnsi="Palatino Linotype" w:cs="Palatino Linotype"/>
        </w:rPr>
        <w:t>’</w:t>
      </w:r>
      <w:r w:rsidRPr="00E10CEC">
        <w:rPr>
          <w:rFonts w:ascii="Palatino Linotype" w:hAnsi="Palatino Linotype" w:cs="Palatino Linotype"/>
        </w:rPr>
        <w:t xml:space="preserve">  ψαλμός.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Δόξα: Ταις του Σου Οσίου...</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Και νυν: Ταις της Θεοτόκου...</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Ιδιόμελον. Ήχος πλ. β</w:t>
      </w:r>
      <w:r>
        <w:rPr>
          <w:rFonts w:ascii="Palatino Linotype" w:hAnsi="Palatino Linotype" w:cs="Palatino Linotype"/>
        </w:rPr>
        <w:t>’</w:t>
      </w:r>
      <w:r w:rsidRPr="00E10CEC">
        <w:rPr>
          <w:rFonts w:ascii="Palatino Linotype" w:hAnsi="Palatino Linotype" w:cs="Palatino Linotype"/>
        </w:rPr>
        <w:t xml:space="preserve"> . Στ.: Ελέησόν με ο Θεός...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 xml:space="preserve">Συντρέχει χορός των φιλεόρτων εν τη σεπτή μεταθέσει σου, κυκλούσι την πανσέβαστον και τρισόλβιον σορόν σου, στίφη των μοναζόντων, και προεξάρχει το </w:t>
      </w:r>
      <w:r>
        <w:rPr>
          <w:rFonts w:ascii="Palatino Linotype" w:hAnsi="Palatino Linotype" w:cs="Palatino Linotype"/>
        </w:rPr>
        <w:t xml:space="preserve">της </w:t>
      </w:r>
      <w:r w:rsidRPr="00E10CEC">
        <w:rPr>
          <w:rFonts w:ascii="Palatino Linotype" w:hAnsi="Palatino Linotype" w:cs="Palatino Linotype"/>
        </w:rPr>
        <w:t>ποίμνης σου, Λουκά θεόφρον, μέγιστον σύνταγμα, εγκωμίοις σε λαμπρώς καταγεραίρον, και ύμνοις ευχαριστίας· διο προς Χριστόν, τον ασπόρως εκ της Παρθένου</w:t>
      </w:r>
      <w:r>
        <w:rPr>
          <w:rFonts w:ascii="Palatino Linotype" w:hAnsi="Palatino Linotype" w:cs="Palatino Linotype"/>
        </w:rPr>
        <w:t xml:space="preserve"> </w:t>
      </w:r>
      <w:r w:rsidRPr="00E10CEC">
        <w:rPr>
          <w:rFonts w:ascii="Palatino Linotype" w:hAnsi="Palatino Linotype" w:cs="Palatino Linotype"/>
        </w:rPr>
        <w:t>βλαστήσαντα, πρεσβείαν εκτενώς υπέρ πάντων ποίησον, ίνα βλάβης του εχθρού εκλυτρωθέντες κραυγάζωμεν· Δόξα εν υψίστοις Θεώ, και επί γης ειρήνη, εν ανθρώποις</w:t>
      </w:r>
      <w:r>
        <w:rPr>
          <w:rFonts w:ascii="Palatino Linotype" w:hAnsi="Palatino Linotype" w:cs="Palatino Linotype"/>
        </w:rPr>
        <w:t xml:space="preserve"> </w:t>
      </w:r>
      <w:r w:rsidRPr="00E10CEC">
        <w:rPr>
          <w:rFonts w:ascii="Palatino Linotype" w:hAnsi="Palatino Linotype" w:cs="Palatino Linotype"/>
        </w:rPr>
        <w:t>ευδοκία.</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Είτα, οι Κανόνες· της Εορτής, και του Οσίου β</w:t>
      </w:r>
      <w:r>
        <w:rPr>
          <w:rFonts w:ascii="Palatino Linotype" w:hAnsi="Palatino Linotype" w:cs="Palatino Linotype"/>
        </w:rPr>
        <w:t>’</w:t>
      </w:r>
      <w:r w:rsidRPr="00E10CEC">
        <w:rPr>
          <w:rFonts w:ascii="Palatino Linotype" w:hAnsi="Palatino Linotype" w:cs="Palatino Linotype"/>
        </w:rPr>
        <w:t xml:space="preserve"> .</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Ο α  Κανὼν του Οσίου, ου η ακροστιχίς: Και νυν δε, Λουκά, σην μετάθεσιν σέβω.</w:t>
      </w:r>
    </w:p>
    <w:p w:rsidR="00697AB4" w:rsidRPr="00D80DB9" w:rsidRDefault="00697AB4" w:rsidP="00D80DB9">
      <w:pPr>
        <w:spacing w:line="360" w:lineRule="auto"/>
        <w:jc w:val="center"/>
        <w:rPr>
          <w:rFonts w:ascii="Palatino Linotype" w:hAnsi="Palatino Linotype" w:cs="Palatino Linotype"/>
          <w:b/>
          <w:bCs/>
        </w:rPr>
      </w:pPr>
      <w:r w:rsidRPr="00D80DB9">
        <w:rPr>
          <w:rFonts w:ascii="Palatino Linotype" w:hAnsi="Palatino Linotype" w:cs="Palatino Linotype"/>
          <w:b/>
          <w:bCs/>
        </w:rPr>
        <w:t>Ωδή α</w:t>
      </w:r>
      <w:r>
        <w:rPr>
          <w:rFonts w:ascii="Palatino Linotype" w:hAnsi="Palatino Linotype" w:cs="Palatino Linotype"/>
          <w:b/>
          <w:bCs/>
        </w:rPr>
        <w:t>’</w:t>
      </w:r>
      <w:r w:rsidRPr="00D80DB9">
        <w:rPr>
          <w:rFonts w:ascii="Palatino Linotype" w:hAnsi="Palatino Linotype" w:cs="Palatino Linotype"/>
          <w:b/>
          <w:bCs/>
        </w:rPr>
        <w:t xml:space="preserve"> . Ήχος β</w:t>
      </w:r>
      <w:r>
        <w:rPr>
          <w:rFonts w:ascii="Palatino Linotype" w:hAnsi="Palatino Linotype" w:cs="Palatino Linotype"/>
          <w:b/>
          <w:bCs/>
        </w:rPr>
        <w:t>’</w:t>
      </w:r>
      <w:r w:rsidRPr="00D80DB9">
        <w:rPr>
          <w:rFonts w:ascii="Palatino Linotype" w:hAnsi="Palatino Linotype" w:cs="Palatino Linotype"/>
          <w:b/>
          <w:bCs/>
        </w:rPr>
        <w:t xml:space="preserve"> . Την Μωσέως ωδήν.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Κοσμηθείς αρετών τη αγλαΐα μάκαρ, και φαιδρώς τω Δεσπότη παρεστώς, και θείας δόξης επαπολαύων, μέμνησο Λουκά των τιμώντων σε.</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Από βρέφους σαυτόν, τω σω Δεσπότη Πάτερ, και Θεώ αναθέμενος τρυφήν, πάσαν εμίσησας την γεώδη· όθεν αληθή τρυφήν εύρηκας.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Ιερώς ιερέ, τον ιερόν Σου βίον μετελεθών, ιερός οίκος Θεού εγένου, Πάτερ ηγιασμένε, θείαις εν σκηναίς αυλιζόμενος.</w:t>
      </w:r>
    </w:p>
    <w:p w:rsidR="00697AB4" w:rsidRPr="00D80DB9" w:rsidRDefault="00697AB4" w:rsidP="00D80DB9">
      <w:pPr>
        <w:spacing w:line="360" w:lineRule="auto"/>
        <w:jc w:val="center"/>
        <w:rPr>
          <w:rFonts w:ascii="Palatino Linotype" w:hAnsi="Palatino Linotype" w:cs="Palatino Linotype"/>
          <w:b/>
          <w:bCs/>
        </w:rPr>
      </w:pPr>
      <w:r w:rsidRPr="00D80DB9">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Νοητή κιβωτέ, του ουρανίου άρτου, τον λιμόν της αθλίας μου ψυχής λύσον, και κόρεσον θείου άρτου, Ον Συ ανηρότως εβλάστησας.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Ο β</w:t>
      </w:r>
      <w:r>
        <w:rPr>
          <w:rFonts w:ascii="Palatino Linotype" w:hAnsi="Palatino Linotype" w:cs="Palatino Linotype"/>
        </w:rPr>
        <w:t>’</w:t>
      </w:r>
      <w:r w:rsidRPr="00E10CEC">
        <w:rPr>
          <w:rFonts w:ascii="Palatino Linotype" w:hAnsi="Palatino Linotype" w:cs="Palatino Linotype"/>
        </w:rPr>
        <w:t xml:space="preserve">  Κανὼν του Οσίου, ου η ακροστιχίς: Λουκάν γεραίρω των μοναστών το κλέος.</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Ωδή α</w:t>
      </w:r>
      <w:r>
        <w:rPr>
          <w:rFonts w:ascii="Palatino Linotype" w:hAnsi="Palatino Linotype" w:cs="Palatino Linotype"/>
          <w:b/>
          <w:bCs/>
        </w:rPr>
        <w:t>’</w:t>
      </w:r>
      <w:r w:rsidRPr="003B7C4C">
        <w:rPr>
          <w:rFonts w:ascii="Palatino Linotype" w:hAnsi="Palatino Linotype" w:cs="Palatino Linotype"/>
          <w:b/>
          <w:bCs/>
        </w:rPr>
        <w:t xml:space="preserve"> . Ήχος πλ. β</w:t>
      </w:r>
      <w:r>
        <w:rPr>
          <w:rFonts w:ascii="Palatino Linotype" w:hAnsi="Palatino Linotype" w:cs="Palatino Linotype"/>
          <w:b/>
          <w:bCs/>
        </w:rPr>
        <w:t>’</w:t>
      </w:r>
      <w:r w:rsidRPr="003B7C4C">
        <w:rPr>
          <w:rFonts w:ascii="Palatino Linotype" w:hAnsi="Palatino Linotype" w:cs="Palatino Linotype"/>
          <w:b/>
          <w:bCs/>
        </w:rPr>
        <w:t xml:space="preserve"> . Ως εν ηπείρω πεζεύσας.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Λελαμπρυσμένος τω κάλλει των αρετών, τω Θεώ πανόλβιε, παριστάμενος αεί, την εμήν καταύγασον ψυχήν, ανακρούσαί σοι ωδήν την αξιόχρεων.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Ολολαμπής εν τω κόσμω μέλλων αστήρ, θεοφόρε δείκνυσθαι, ταις του κόσμου ζοφεραίς, ουχ εχράνθης όλως ηδοναίς, εκ σπαργάνων τω Θεώ προσανακείμενος.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Υπωπιάζων το σώμα χριστοπειθώς, την στενήν διώδευσας και επίπονον οδόν, ετοιμάζων πλάτος σεαυτώ, Βασιλείας ουρανών αξιοθαύμαστε.</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Κόσμου προπύργιον Κόρη, της των παθών τυραννίδος ρύσαί με, επανάγουσα τον νουν εις τον θείον έρωτα αγνή, και φωτίζουσα φωτί των προσταγμάτων.</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Ωδή γ</w:t>
      </w:r>
      <w:r>
        <w:rPr>
          <w:rFonts w:ascii="Palatino Linotype" w:hAnsi="Palatino Linotype" w:cs="Palatino Linotype"/>
          <w:b/>
          <w:bCs/>
        </w:rPr>
        <w:t>’</w:t>
      </w:r>
      <w:r w:rsidRPr="003B7C4C">
        <w:rPr>
          <w:rFonts w:ascii="Palatino Linotype" w:hAnsi="Palatino Linotype" w:cs="Palatino Linotype"/>
          <w:b/>
          <w:bCs/>
        </w:rPr>
        <w:t xml:space="preserve"> . Εν πέτρα με της πίστεως.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Υψώθης ως κυπάρισσος εν αγάπη, εξήνθησας ως φοίνιξ εν τη ελπίδι, ηυξήνθης εν τη πίστει καθάπερ κέδρος, και νυν τα τέκνα σου πανηγυρίζουσι, πληθυνθέντα</w:t>
      </w:r>
      <w:r>
        <w:rPr>
          <w:rFonts w:ascii="Palatino Linotype" w:hAnsi="Palatino Linotype" w:cs="Palatino Linotype"/>
        </w:rPr>
        <w:t xml:space="preserve"> </w:t>
      </w:r>
      <w:r w:rsidRPr="00E10CEC">
        <w:rPr>
          <w:rFonts w:ascii="Palatino Linotype" w:hAnsi="Palatino Linotype" w:cs="Palatino Linotype"/>
        </w:rPr>
        <w:t>Όσιε, και γεραίρουσι.</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Νομή χειρός κυρίου γεγενημένος, νομάς προς ζωηφόρους οδήγει Πάτερ, το ποίμνιόν σου ο τούτο, συνεστήσω πολλοίς ιδρώσί σου, ίνα δοξάζη σε, και μεεγαλύνη</w:t>
      </w:r>
      <w:r>
        <w:rPr>
          <w:rFonts w:ascii="Palatino Linotype" w:hAnsi="Palatino Linotype" w:cs="Palatino Linotype"/>
        </w:rPr>
        <w:t xml:space="preserve"> </w:t>
      </w:r>
      <w:r w:rsidRPr="00E10CEC">
        <w:rPr>
          <w:rFonts w:ascii="Palatino Linotype" w:hAnsi="Palatino Linotype" w:cs="Palatino Linotype"/>
        </w:rPr>
        <w:t>σου το μνημόσυνον.</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Δια Σου ωμίλησεν ανθρώποις την σάρκα ο Κύριος, φορέσας ανερμηνεύτως. Αυτόν ουν εκδυσώπησον Παναγία, του οικτειρήσαί με καταπονούμενον, προσβολαίς του όφεως</w:t>
      </w:r>
      <w:r>
        <w:rPr>
          <w:rFonts w:ascii="Palatino Linotype" w:hAnsi="Palatino Linotype" w:cs="Palatino Linotype"/>
        </w:rPr>
        <w:t xml:space="preserve"> </w:t>
      </w:r>
      <w:r w:rsidRPr="00E10CEC">
        <w:rPr>
          <w:rFonts w:ascii="Palatino Linotype" w:hAnsi="Palatino Linotype" w:cs="Palatino Linotype"/>
        </w:rPr>
        <w:t>και δονούμενον.</w:t>
      </w:r>
    </w:p>
    <w:p w:rsidR="00697AB4" w:rsidRDefault="00697AB4" w:rsidP="003B7C4C">
      <w:pPr>
        <w:spacing w:line="360" w:lineRule="auto"/>
        <w:jc w:val="center"/>
        <w:rPr>
          <w:rFonts w:ascii="Palatino Linotype" w:hAnsi="Palatino Linotype" w:cs="Palatino Linotype"/>
          <w:b/>
          <w:bCs/>
        </w:rPr>
      </w:pPr>
    </w:p>
    <w:p w:rsidR="00697AB4"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Έτερος. Ουκ έστιν άγιος ως Συ.</w:t>
      </w:r>
    </w:p>
    <w:p w:rsidR="00697AB4" w:rsidRPr="003B7C4C" w:rsidRDefault="00697AB4" w:rsidP="003B7C4C">
      <w:pPr>
        <w:spacing w:line="360" w:lineRule="auto"/>
        <w:jc w:val="both"/>
        <w:rPr>
          <w:rFonts w:ascii="Palatino Linotype" w:hAnsi="Palatino Linotype" w:cs="Palatino Linotype"/>
          <w:b/>
          <w:bCs/>
        </w:rPr>
      </w:pPr>
      <w:r w:rsidRPr="00E10CEC">
        <w:rPr>
          <w:rFonts w:ascii="Palatino Linotype" w:hAnsi="Palatino Linotype" w:cs="Palatino Linotype"/>
        </w:rPr>
        <w:t>Ανάπτων έρωτα Θεού, τέλειον της αγάπης, ον τελείω τω μίσει εμίησας τα ρευστά, και γέγονας της σαρκός θεοφόρε, έξω προ της λύσεως.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Νεάζων έτι τη σαρκί ένδοξε, και τω βίω πολιάν απεδήλους, την φρόνησιν της ψυχής, τω χρόνω δε προστιθείς, επεδίδως αύξησιν, τοις πόνοις σου.</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Γυμνών τον δράκοντα σοφέ, πάσης μηχανουργίας, σεαυτόν απεγύμνους, γυμνητεύουσι πολλοίς,τ ης δόξης καταστολήν ουρανόθεν, Πάτερ ενδυόμενος.</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Εν Σοι επράχθη τα καινά, πάναγνε Θεοτόκε· ο αμήτωρ γαρ πάλαι απάτωρ το από Σου και άνθρωπος, θεουργών τον κλαπέντα, κλέμματι θεώσεως.</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Κάθισμα. Ήχος δ</w:t>
      </w:r>
      <w:r>
        <w:rPr>
          <w:rFonts w:ascii="Palatino Linotype" w:hAnsi="Palatino Linotype" w:cs="Palatino Linotype"/>
          <w:b/>
          <w:bCs/>
        </w:rPr>
        <w:t>’</w:t>
      </w:r>
      <w:r w:rsidRPr="003B7C4C">
        <w:rPr>
          <w:rFonts w:ascii="Palatino Linotype" w:hAnsi="Palatino Linotype" w:cs="Palatino Linotype"/>
          <w:b/>
          <w:bCs/>
        </w:rPr>
        <w:t xml:space="preserve"> . Επεφάνης σήμερον.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Εκ δυσμών ανέτειλας, ήλιος ώσπερ, και απείροις θαύμασι, καταφωτίζων ιερώς, και οδηγών προς μετάνοιαν, τους προσιόντας εν πίστει σοι Άγιε.</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Δόξα.</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Ανεφάνης Όσιε, τη οικουμένη, ώσπερ άλλος ήλιος, ταύτην φωτίζων αρεταίς, εν θεωρίαις και πράξεσιν, ως μυστηπόλος Κυρίου, Λουκά ιερώτατε.</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Και νυν. Της εορτής.</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Ωδή δ</w:t>
      </w:r>
      <w:r>
        <w:rPr>
          <w:rFonts w:ascii="Palatino Linotype" w:hAnsi="Palatino Linotype" w:cs="Palatino Linotype"/>
          <w:b/>
          <w:bCs/>
        </w:rPr>
        <w:t>’</w:t>
      </w:r>
      <w:r w:rsidRPr="003B7C4C">
        <w:rPr>
          <w:rFonts w:ascii="Palatino Linotype" w:hAnsi="Palatino Linotype" w:cs="Palatino Linotype"/>
          <w:b/>
          <w:bCs/>
        </w:rPr>
        <w:t xml:space="preserve"> . Την εκ παρθένου σου γέννησιν.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Ευσεβοφρόνως ανύσας σου, τον πανσέβαστον βίον, ω πανεύφημε Λουκά, επ’ ευλογίαις θερίζεις νυν τας αντιδόσεις, αι σοι παρά Θεού δαψιλώς χορηγούνται ως οικέτη,</w:t>
      </w:r>
      <w:r>
        <w:rPr>
          <w:rFonts w:ascii="Palatino Linotype" w:hAnsi="Palatino Linotype" w:cs="Palatino Linotype"/>
        </w:rPr>
        <w:t xml:space="preserve"> </w:t>
      </w:r>
      <w:r w:rsidRPr="00E10CEC">
        <w:rPr>
          <w:rFonts w:ascii="Palatino Linotype" w:hAnsi="Palatino Linotype" w:cs="Palatino Linotype"/>
        </w:rPr>
        <w:t>αγαθώ τε και πιστώ.</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Λυμαντικήν νόσον άπασαν, ταις πρεσβείαις σου Πάτερ, αποδίωξον ημών, και επηρείας εκλύτρωσαι επερχομένης δαιμονικής, την τιμώσάν σε ταύτην, ην εκτήσω ποίμνην,</w:t>
      </w:r>
      <w:r>
        <w:rPr>
          <w:rFonts w:ascii="Palatino Linotype" w:hAnsi="Palatino Linotype" w:cs="Palatino Linotype"/>
        </w:rPr>
        <w:t xml:space="preserve"> </w:t>
      </w:r>
      <w:r w:rsidRPr="00E10CEC">
        <w:rPr>
          <w:rFonts w:ascii="Palatino Linotype" w:hAnsi="Palatino Linotype" w:cs="Palatino Linotype"/>
        </w:rPr>
        <w:t>Όσιε Λουκά.</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Ουδέ εν τούτω σε Κύριος, ο πλουσίως δοξάζων, τους δοξάζοντας Αυτόν Πάτερ παρείδεν, αλλ’ έδειξεν αληθεστάτην, πρόρρησιν νυν την σην, και εδόξασε τόπον,</w:t>
      </w:r>
      <w:r>
        <w:rPr>
          <w:rFonts w:ascii="Palatino Linotype" w:hAnsi="Palatino Linotype" w:cs="Palatino Linotype"/>
        </w:rPr>
        <w:t xml:space="preserve"> </w:t>
      </w:r>
      <w:r w:rsidRPr="00E10CEC">
        <w:rPr>
          <w:rFonts w:ascii="Palatino Linotype" w:hAnsi="Palatino Linotype" w:cs="Palatino Linotype"/>
        </w:rPr>
        <w:t>ον προέφης δοξασθήναι δια σου.</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Υπό την σκήπην Σου πάναγνε πεποιθότες, ουδόλως πτοούμεθα τον εχθρόν, τον πολεμούντα αδίκως Σου την κληρουχίαν, ην ιδρώσι πολλοίς, ο πιστός Σου θεράπων</w:t>
      </w:r>
      <w:r>
        <w:rPr>
          <w:rFonts w:ascii="Palatino Linotype" w:hAnsi="Palatino Linotype" w:cs="Palatino Linotype"/>
        </w:rPr>
        <w:t xml:space="preserve"> </w:t>
      </w:r>
      <w:r w:rsidRPr="00E10CEC">
        <w:rPr>
          <w:rFonts w:ascii="Palatino Linotype" w:hAnsi="Palatino Linotype" w:cs="Palatino Linotype"/>
        </w:rPr>
        <w:t>Θεοτόκε, συνεστήσατο Λουκάς.</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Έτερος. Χριστός μου δύναμις.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Ρευστών τα άρρευστα, φθαρτών τα άφθαρτα, αλλαττόμενος μάκαρ, επί της γης, έμπορος ως φρόνιμος, τανύν τρυφάς εν ουρανοίς την αΐδιον απόλαυσιν.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Αγνός τω πνεύματι, αγνός τω σώματι, εν αγνότητι τρόπων διατελών, θείον καταγώγιον γέγονας πάντιμε, της Τριάδος δοξαζόμενος.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Ισχύν το άτονον, ζωήν την νέκρωσιν, της σαρκός σου θεόφρον Πάτερ Λουκά, άριστα ηγούμενος, πόνοις και ύμνοις, προσευχαίς και νηστείαις απεμάρανας.</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Ροήν ουκ έγνωκας, φθοράν ουκ ήνεγκας, τα μητέρων διέδρας, και μήτηρ πως γέγονας αμόλυντε; ο των μητέρων πλαστουργός, όσα θέλει τερατεύεται.</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Ωδή ε</w:t>
      </w:r>
      <w:r>
        <w:rPr>
          <w:rFonts w:ascii="Palatino Linotype" w:hAnsi="Palatino Linotype" w:cs="Palatino Linotype"/>
          <w:b/>
          <w:bCs/>
        </w:rPr>
        <w:t>’</w:t>
      </w:r>
      <w:r w:rsidRPr="003B7C4C">
        <w:rPr>
          <w:rFonts w:ascii="Palatino Linotype" w:hAnsi="Palatino Linotype" w:cs="Palatino Linotype"/>
          <w:b/>
          <w:bCs/>
        </w:rPr>
        <w:t xml:space="preserve"> . Ο φωτισμός.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Καλλοποιών αρετών ποικιλία πεποικιλμένος, έλαβες ποικίλας τας αντιδόσεις· διο ποικίλος ώσπερ κόσμος εφάνης εν τω τάφω κείμενος Όσιε, βρύων δαψιλώς, ευωδίαν</w:t>
      </w:r>
      <w:r>
        <w:rPr>
          <w:rFonts w:ascii="Palatino Linotype" w:hAnsi="Palatino Linotype" w:cs="Palatino Linotype"/>
        </w:rPr>
        <w:t xml:space="preserve"> </w:t>
      </w:r>
      <w:r w:rsidRPr="00E10CEC">
        <w:rPr>
          <w:rFonts w:ascii="Palatino Linotype" w:hAnsi="Palatino Linotype" w:cs="Palatino Linotype"/>
        </w:rPr>
        <w:t>μυρίπνοον.</w:t>
      </w:r>
    </w:p>
    <w:p w:rsidR="00697AB4"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Από ψυχής φιλοθέου παμμάκαρ κεκινημένος, έσπευσεν ο φιλόθεος φιλοθέως, σε καταθείναι ως απόθετον χρήμα, εν τη θήκη η νυν κατάκεσαι, πρότερον εν γη τεθαμμένον</w:t>
      </w:r>
      <w:r>
        <w:rPr>
          <w:rFonts w:ascii="Palatino Linotype" w:hAnsi="Palatino Linotype" w:cs="Palatino Linotype"/>
        </w:rPr>
        <w:t xml:space="preserve"> </w:t>
      </w:r>
      <w:r w:rsidRPr="00E10CEC">
        <w:rPr>
          <w:rFonts w:ascii="Palatino Linotype" w:hAnsi="Palatino Linotype" w:cs="Palatino Linotype"/>
        </w:rPr>
        <w:t>και μύρον βλύζοντα.</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Σης κραταιάς αντιλήψεως Πάτερ, μη στερηθείην, μη κατακαυχήσεταί μου αδίκως ο πολεμών με, η ση ποίμνη βοά σοι, αλλά τούτου βουλάς ματαίωσον, άπρακτον αυτόν</w:t>
      </w:r>
      <w:r>
        <w:rPr>
          <w:rFonts w:ascii="Palatino Linotype" w:hAnsi="Palatino Linotype" w:cs="Palatino Linotype"/>
        </w:rPr>
        <w:t xml:space="preserve"> </w:t>
      </w:r>
      <w:r w:rsidRPr="00E10CEC">
        <w:rPr>
          <w:rFonts w:ascii="Palatino Linotype" w:hAnsi="Palatino Linotype" w:cs="Palatino Linotype"/>
        </w:rPr>
        <w:t>καθιστών ταις πρεσβείαις σου.</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Η εν γαστρί δεξαμένη αφράστως, και υπέρ λόγον άχραντε, τον λόγον και σάρκα τούτω δανεισαμένη, εξ αγνών σου αιμάτων, άγνισόν μου την ρυπωθείσαν αισχραίς,</w:t>
      </w:r>
      <w:r>
        <w:rPr>
          <w:rFonts w:ascii="Palatino Linotype" w:hAnsi="Palatino Linotype" w:cs="Palatino Linotype"/>
        </w:rPr>
        <w:t xml:space="preserve"> </w:t>
      </w:r>
      <w:r w:rsidRPr="00E10CEC">
        <w:rPr>
          <w:rFonts w:ascii="Palatino Linotype" w:hAnsi="Palatino Linotype" w:cs="Palatino Linotype"/>
        </w:rPr>
        <w:t>πράξεσι ψυχήν, και προς φως καθοδήγησον.</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Έτερος. Τω θείω φέγγει σου.</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Ως όντως έγνως το ορεκτόν, ήσθου της γλυκείας αληθώς, του σου Δεσπότου τερπνότητος, ένθεν διαπτύσας τα πρόσκαιρα, εκείνω εκκολήθης χαίρων πανόλβιε.</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Τω θείω φίλτρω σου την ψυχήν ένδοξε πυρούμενος σφοδρώς, όλως αυτώ ενητένιζες, χείράς τε και φρένας αίρων και όμματα, και όλος προς ύψος ανατεινόμενος.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Ως τοις αΰλοις των ουρανών μάκαρ, αμιλλώμενος χοροίς, τοις πόνοις πόνους εξήνυες· όθεν και αέριος Πάτερ εδείκνυσο, αρπάζοντος του πόθου τον χουν μετέωρον.</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Νυμφών ολόφωτε του φωτός, λάμπων παρθενίας καλλοναίς, ψυχήν εμήν αποκάθαρον, σκότους γενομένην, δοχείον αίσχιστον, και πάσης ατιμίας κατοικητήριον.</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Ωδή στ</w:t>
      </w:r>
      <w:r>
        <w:rPr>
          <w:rFonts w:ascii="Palatino Linotype" w:hAnsi="Palatino Linotype" w:cs="Palatino Linotype"/>
          <w:b/>
          <w:bCs/>
        </w:rPr>
        <w:t>’</w:t>
      </w:r>
      <w:r w:rsidRPr="003B7C4C">
        <w:rPr>
          <w:rFonts w:ascii="Palatino Linotype" w:hAnsi="Palatino Linotype" w:cs="Palatino Linotype"/>
          <w:b/>
          <w:bCs/>
        </w:rPr>
        <w:t xml:space="preserve"> . Βυθώ αμαρτημάτων.</w:t>
      </w:r>
    </w:p>
    <w:p w:rsidR="00697AB4"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Ναόν σε γεγονότα, Τριάδος ιερόν, της παναγίας, Λουκά παμμακάριστε, μετέθετο ο φιλόθεος ναώ σεπτώς εν καινώ, ον ήγειραν εις σον όνομα πιστώς.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Μεγίστω τεραστίω εξέπληξας, τους σε μετατιθέντας ποικίλος φαινόμενος, ως αργυρός, ως χρυσός διαυγής, ως άνθος, ως φως· εφαίνου γαρ ων τοις πάσιν ο αυτός.</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Επέστη Γαβριήλ Σοι κομίζων την χαράν, ευλογημένη Παρθένε πανύμνητε, και τέτοκας απορρήτως, ως βροτόν τον όντως Θεόν, Ον αίτησαι πάντας σώζεσθαι ημάς.</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Έτερος. Του βίου την θάλασσαν.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Μικρά τα μεγάλα συ, κατορθώματα νοών, ως ο τελώνης έστενες, τον αλαζόνα τύραννον καθειλείν δια ταπεινώσεως, και πτερνίσαι σπουδάζων τον πτερνίσαντα.</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Ο τρόπος γαλήνιος, και το ήθος το πολλήν, σταλάζον την γλυκύτητα, λόγος δε ο μέτριος, το ιλαρόν τε πρόσωπον ένδοξε, της ημετέρου ψυχής σου μέγα</w:t>
      </w:r>
      <w:r>
        <w:rPr>
          <w:rFonts w:ascii="Palatino Linotype" w:hAnsi="Palatino Linotype" w:cs="Palatino Linotype"/>
        </w:rPr>
        <w:t>ς άγγελος.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Νυμφώνα τον άφθαρτον, κατοικείν επιποθών, περικαλλέσιν άνθεσιν, εκοσμήθης θεόπνευστε, αρετών αγνείαν, εγκράτειαν προσευχήν, αγρυπνίαν ενδυσάμενος.</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Αγνείας το τέμενος, αγιωσύνης η πηγή, του κάλλους το θησαύρισμα, η εκλεκτή Κυρίω εκ γενεών, ψυχήν την δυσώδη μου, της αισχύνης των έργων ελευθέρωσον.</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Κοντάκιον. Ήχος γ</w:t>
      </w:r>
      <w:r>
        <w:rPr>
          <w:rFonts w:ascii="Palatino Linotype" w:hAnsi="Palatino Linotype" w:cs="Palatino Linotype"/>
          <w:b/>
          <w:bCs/>
        </w:rPr>
        <w:t>’</w:t>
      </w:r>
      <w:r w:rsidRPr="003B7C4C">
        <w:rPr>
          <w:rFonts w:ascii="Palatino Linotype" w:hAnsi="Palatino Linotype" w:cs="Palatino Linotype"/>
          <w:b/>
          <w:bCs/>
        </w:rPr>
        <w:t xml:space="preserve"> . Η Παρθένος σήμερον.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Της Ελλάδος γέννημα, και θρέμμα θείον υπάρχων, εν αυτή διήνυσας, Λουκά μεγίστους αγώνας, ήσχυνας, εχθρόν εις τέλος τον αποστάτην, θέμενος, την σην ελπίδα</w:t>
      </w:r>
      <w:r>
        <w:rPr>
          <w:rFonts w:ascii="Palatino Linotype" w:hAnsi="Palatino Linotype" w:cs="Palatino Linotype"/>
        </w:rPr>
        <w:t xml:space="preserve"> </w:t>
      </w:r>
      <w:r w:rsidRPr="00E10CEC">
        <w:rPr>
          <w:rFonts w:ascii="Palatino Linotype" w:hAnsi="Palatino Linotype" w:cs="Palatino Linotype"/>
        </w:rPr>
        <w:t>προς τον Δεσπότην, παρ’ Ου όντως εκομίσω, των ιαμάτων την χάριν Όσιε.</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Ο Οίκος.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Ιεροίς, ω πιστοί, στέψωμεν μελωδήμασι, τον Χριστού εραστήν, και ασκητών το καύχημα, τον του παρακλήτου οίκον γεγονότα, των μοναζόντων το εγκαλλώπισμα,</w:t>
      </w:r>
      <w:r>
        <w:rPr>
          <w:rFonts w:ascii="Palatino Linotype" w:hAnsi="Palatino Linotype" w:cs="Palatino Linotype"/>
        </w:rPr>
        <w:t xml:space="preserve"> </w:t>
      </w:r>
      <w:r w:rsidRPr="00E10CEC">
        <w:rPr>
          <w:rFonts w:ascii="Palatino Linotype" w:hAnsi="Palatino Linotype" w:cs="Palatino Linotype"/>
        </w:rPr>
        <w:t>τον στύλον της πίστεως, των ιαμάτων πηγήν την άφθονον, το των νοσημάτων καθαρτήριον βοώντες πίστει· Λουκά μακάριε, ταις σαις πρεσβείαις εξ ορωμένων, και</w:t>
      </w:r>
      <w:r>
        <w:rPr>
          <w:rFonts w:ascii="Palatino Linotype" w:hAnsi="Palatino Linotype" w:cs="Palatino Linotype"/>
        </w:rPr>
        <w:t xml:space="preserve"> </w:t>
      </w:r>
      <w:r w:rsidRPr="00E10CEC">
        <w:rPr>
          <w:rFonts w:ascii="Palatino Linotype" w:hAnsi="Palatino Linotype" w:cs="Palatino Linotype"/>
        </w:rPr>
        <w:t>αοράτων ημάς εχθρών λύτρωσαι, τον Δεσπότην ικετεύων Χριστόν, παρ’ Ου όντως εκομίσω, των ιαμάτων την χάριν Όσιε.</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Συναξάριον.</w:t>
      </w:r>
    </w:p>
    <w:p w:rsidR="00697AB4"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Τη Γ</w:t>
      </w:r>
      <w:r>
        <w:rPr>
          <w:rFonts w:ascii="Palatino Linotype" w:hAnsi="Palatino Linotype" w:cs="Palatino Linotype"/>
        </w:rPr>
        <w:t>’</w:t>
      </w:r>
      <w:r w:rsidRPr="00E10CEC">
        <w:rPr>
          <w:rFonts w:ascii="Palatino Linotype" w:hAnsi="Palatino Linotype" w:cs="Palatino Linotype"/>
        </w:rPr>
        <w:t xml:space="preserve">  το</w:t>
      </w:r>
      <w:r>
        <w:rPr>
          <w:rFonts w:ascii="Palatino Linotype" w:hAnsi="Palatino Linotype" w:cs="Palatino Linotype"/>
        </w:rPr>
        <w:t>υ</w:t>
      </w:r>
      <w:r w:rsidRPr="00E10CEC">
        <w:rPr>
          <w:rFonts w:ascii="Palatino Linotype" w:hAnsi="Palatino Linotype" w:cs="Palatino Linotype"/>
        </w:rPr>
        <w:t xml:space="preserve"> αυτού μηνός, η ανακομιδή του λειψάνου του Οσίου Λουκά, του εν τω Στειρίω της Ελλάδος.</w:t>
      </w:r>
      <w:r>
        <w:rPr>
          <w:rFonts w:ascii="Palatino Linotype" w:hAnsi="Palatino Linotype" w:cs="Palatino Linotype"/>
        </w:rPr>
        <w:t xml:space="preserve"> </w:t>
      </w:r>
    </w:p>
    <w:p w:rsidR="00697AB4"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Έπλησε Λουκάς θαυμάτων την Ελλάδα·</w:t>
      </w:r>
      <w:r>
        <w:rPr>
          <w:rFonts w:ascii="Palatino Linotype" w:hAnsi="Palatino Linotype" w:cs="Palatino Linotype"/>
        </w:rPr>
        <w:t xml:space="preserve"> </w:t>
      </w:r>
    </w:p>
    <w:p w:rsidR="00697AB4"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ος ουδέ νεκρός, παύεται των θαυμάτων.</w:t>
      </w:r>
      <w:r>
        <w:rPr>
          <w:rFonts w:ascii="Palatino Linotype" w:hAnsi="Palatino Linotype" w:cs="Palatino Linotype"/>
        </w:rPr>
        <w:t xml:space="preserve"> </w:t>
      </w:r>
    </w:p>
    <w:p w:rsidR="00697AB4"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 xml:space="preserve">Σώμ’ εκ τάφοιο Τρίτη Μαΐου, </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Λουκά, ανεκομίσθη.</w:t>
      </w:r>
    </w:p>
    <w:p w:rsidR="00697AB4"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 xml:space="preserve">Τη αυτή ημέρα, Μνήμη των Αγίων Μαρτύρων Τιμοθέου και Μαύρας. </w:t>
      </w:r>
      <w:r>
        <w:rPr>
          <w:rFonts w:ascii="Palatino Linotype" w:hAnsi="Palatino Linotype" w:cs="Palatino Linotype"/>
        </w:rPr>
        <w:t xml:space="preserve"> </w:t>
      </w:r>
    </w:p>
    <w:p w:rsidR="00697AB4"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Ήπλωσε Χριστός χείρας εν Σταυρώ πάλαι,</w:t>
      </w:r>
      <w:r>
        <w:rPr>
          <w:rFonts w:ascii="Palatino Linotype" w:hAnsi="Palatino Linotype" w:cs="Palatino Linotype"/>
        </w:rPr>
        <w:t xml:space="preserve"> </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Ήπλωσε και νυν Μαύρα συν Τιμοθέω.</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Ούτος ο Άγιος Τιμόθεος, εν τω σχήματι ων των Κληρικών, των ιερών λογίων υφηγητής ην, εκ κώμης Πεναπέων, άρτι προς κοινωνίαν γάμου την Μαύραν αγαγόμενος.</w:t>
      </w:r>
      <w:r>
        <w:rPr>
          <w:rFonts w:ascii="Palatino Linotype" w:hAnsi="Palatino Linotype" w:cs="Palatino Linotype"/>
        </w:rPr>
        <w:t xml:space="preserve"> </w:t>
      </w:r>
      <w:r w:rsidRPr="00E10CEC">
        <w:rPr>
          <w:rFonts w:ascii="Palatino Linotype" w:hAnsi="Palatino Linotype" w:cs="Palatino Linotype"/>
        </w:rPr>
        <w:t>Ούπω δε διαγενομένων είκοσιν ημερών, διαβληθείς, άγεται προς τον ηγεμόνα Θηβαΐδος Αρριανόν· ου προστάξαντος αγαγείν αυτώ τας βίβλους, ας τοις χριστιανοίς</w:t>
      </w:r>
      <w:r>
        <w:rPr>
          <w:rFonts w:ascii="Palatino Linotype" w:hAnsi="Palatino Linotype" w:cs="Palatino Linotype"/>
        </w:rPr>
        <w:t xml:space="preserve"> </w:t>
      </w:r>
      <w:r w:rsidRPr="00E10CEC">
        <w:rPr>
          <w:rFonts w:ascii="Palatino Linotype" w:hAnsi="Palatino Linotype" w:cs="Palatino Linotype"/>
        </w:rPr>
        <w:t xml:space="preserve">υπαναγινώσκει, τούτο μεν ουκ εποίησεν· αντέφησε δε τω ηγεμόνι, τας βίβλους τέκνα ηγείσθαι αυτού, υφ’ ων στηρίζεσθαι, και υπό των Αγγέλων φρουρείσθαι, </w:t>
      </w:r>
      <w:r>
        <w:rPr>
          <w:rFonts w:ascii="Palatino Linotype" w:hAnsi="Palatino Linotype" w:cs="Palatino Linotype"/>
        </w:rPr>
        <w:t xml:space="preserve">της </w:t>
      </w:r>
      <w:r w:rsidRPr="00E10CEC">
        <w:rPr>
          <w:rFonts w:ascii="Palatino Linotype" w:hAnsi="Palatino Linotype" w:cs="Palatino Linotype"/>
        </w:rPr>
        <w:t>των γεγραμμένων δυνάμεως καλούσης αυτούς εις βοήθειαν· δε εκοντί τα ίδια τέκνα διδόντα εις θάνατον. Όθεν σίδηρα πεπυρωμένα ενέβαλον αυτού τοις ωσίν, υφ’</w:t>
      </w:r>
      <w:r>
        <w:rPr>
          <w:rFonts w:ascii="Palatino Linotype" w:hAnsi="Palatino Linotype" w:cs="Palatino Linotype"/>
        </w:rPr>
        <w:t xml:space="preserve"> </w:t>
      </w:r>
      <w:r w:rsidRPr="00E10CEC">
        <w:rPr>
          <w:rFonts w:ascii="Palatino Linotype" w:hAnsi="Palatino Linotype" w:cs="Palatino Linotype"/>
        </w:rPr>
        <w:t>ων αι των οφθαλμών αυτού κόραι διατακείσαι εξέπεσον. Είτα δεσμούσιν αυτού επί τροχού τους αστραγάλους, και κημόν υποβάλλουσιν αυτού τω στόματι, και κρεμούσιν</w:t>
      </w:r>
      <w:r>
        <w:rPr>
          <w:rFonts w:ascii="Palatino Linotype" w:hAnsi="Palatino Linotype" w:cs="Palatino Linotype"/>
        </w:rPr>
        <w:t xml:space="preserve"> </w:t>
      </w:r>
      <w:r w:rsidRPr="00E10CEC">
        <w:rPr>
          <w:rFonts w:ascii="Palatino Linotype" w:hAnsi="Palatino Linotype" w:cs="Palatino Linotype"/>
        </w:rPr>
        <w:t>επί κεφαλής, λίθον αυτού τω τραχήλω προσδήσαντες.</w:t>
      </w:r>
      <w:r>
        <w:rPr>
          <w:rFonts w:ascii="Palatino Linotype" w:hAnsi="Palatino Linotype" w:cs="Palatino Linotype"/>
        </w:rPr>
        <w:t xml:space="preserve"> </w:t>
      </w:r>
      <w:r w:rsidRPr="00E10CEC">
        <w:rPr>
          <w:rFonts w:ascii="Palatino Linotype" w:hAnsi="Palatino Linotype" w:cs="Palatino Linotype"/>
        </w:rPr>
        <w:t>Ως δε τούτοις ουκ ενεδίδου, την γαμετήν αυτού Μαύραν απατήσαι ελπίσας ο ηγεμών, έπειθε κοσμησαμένην, δια κολακείαν, θεραπείας τοις ειδώλοις προσάγειν.</w:t>
      </w:r>
      <w:r>
        <w:rPr>
          <w:rFonts w:ascii="Palatino Linotype" w:hAnsi="Palatino Linotype" w:cs="Palatino Linotype"/>
        </w:rPr>
        <w:t xml:space="preserve"> </w:t>
      </w:r>
      <w:r w:rsidRPr="00E10CEC">
        <w:rPr>
          <w:rFonts w:ascii="Palatino Linotype" w:hAnsi="Palatino Linotype" w:cs="Palatino Linotype"/>
        </w:rPr>
        <w:t>Η δε ουκ ήκουσε, μάλλον δε ταις του Αγίου πεισθείσα παραινέσεσι, του ηγεμόνος ενώπιον χριστιανήν εαυτήν ωμολόγησε. Τίλλεται ουν τας τρίχας της κεφαλής</w:t>
      </w:r>
      <w:r>
        <w:rPr>
          <w:rFonts w:ascii="Palatino Linotype" w:hAnsi="Palatino Linotype" w:cs="Palatino Linotype"/>
        </w:rPr>
        <w:t xml:space="preserve"> </w:t>
      </w:r>
      <w:r w:rsidRPr="00E10CEC">
        <w:rPr>
          <w:rFonts w:ascii="Palatino Linotype" w:hAnsi="Palatino Linotype" w:cs="Palatino Linotype"/>
        </w:rPr>
        <w:t>και τους δακτύλους τέμνεται, και βαπτίζεται εν θερμώ ύδατι· εν ω μείνασα άφλεκτος, υπόνοιαν παρέσχε τω ηγεμόνι, ως ου θερμόν ην, αλλά ψυχρόν το ύδωρ, εν</w:t>
      </w:r>
      <w:r>
        <w:rPr>
          <w:rFonts w:ascii="Palatino Linotype" w:hAnsi="Palatino Linotype" w:cs="Palatino Linotype"/>
        </w:rPr>
        <w:t xml:space="preserve"> </w:t>
      </w:r>
      <w:r w:rsidRPr="00E10CEC">
        <w:rPr>
          <w:rFonts w:ascii="Palatino Linotype" w:hAnsi="Palatino Linotype" w:cs="Palatino Linotype"/>
        </w:rPr>
        <w:t>ω εβαπτίσθη· όθεν επιρραντισθήναι αυτώ κατά της χειρός κελεύει. Της δε Αγίας τη χειρί λαβούσης από του λέβητος και επιβαλούσης αυτώ μετά την χείρα, απερρύη</w:t>
      </w:r>
      <w:r>
        <w:rPr>
          <w:rFonts w:ascii="Palatino Linotype" w:hAnsi="Palatino Linotype" w:cs="Palatino Linotype"/>
        </w:rPr>
        <w:t xml:space="preserve"> </w:t>
      </w:r>
      <w:r w:rsidRPr="00E10CEC">
        <w:rPr>
          <w:rFonts w:ascii="Palatino Linotype" w:hAnsi="Palatino Linotype" w:cs="Palatino Linotype"/>
        </w:rPr>
        <w:t>το δέρμα του Ηγεμόνος. Επί τούτο ουν σταυροί αυτούς αμφοτέρους, και επιμείναντες ημέρας εννέα τη αναρτήσει, αλλήλους παρήνουν εκ διαδοχής εγκαρτερείν ταις</w:t>
      </w:r>
      <w:r>
        <w:rPr>
          <w:rFonts w:ascii="Palatino Linotype" w:hAnsi="Palatino Linotype" w:cs="Palatino Linotype"/>
        </w:rPr>
        <w:t xml:space="preserve"> </w:t>
      </w:r>
      <w:r w:rsidRPr="00E10CEC">
        <w:rPr>
          <w:rFonts w:ascii="Palatino Linotype" w:hAnsi="Palatino Linotype" w:cs="Palatino Linotype"/>
        </w:rPr>
        <w:t>κολάσεσι, και μη ενδούναι συνεβούλευον και ούτω τα πνεύματα εαυτών τω Κυρίω παρέδωκαν. Εγένετο δε ως εν εκστάσει ελθείν τον διάβολον τη Αγία Μάρτυρι, έτι</w:t>
      </w:r>
      <w:r>
        <w:rPr>
          <w:rFonts w:ascii="Palatino Linotype" w:hAnsi="Palatino Linotype" w:cs="Palatino Linotype"/>
        </w:rPr>
        <w:t xml:space="preserve"> </w:t>
      </w:r>
      <w:r w:rsidRPr="00E10CEC">
        <w:rPr>
          <w:rFonts w:ascii="Palatino Linotype" w:hAnsi="Palatino Linotype" w:cs="Palatino Linotype"/>
        </w:rPr>
        <w:t>τω σταυρώ ηρτημένη, ορέγειν ποτήριον, μέλιτος και γάλακτος έμπλεων, πιείν προτρεπόμενον, την δε δι’ ευχής απώσασθαι. Και πάλιν, επί ποταμόν αγαγείν, ρέοντα</w:t>
      </w:r>
      <w:r>
        <w:rPr>
          <w:rFonts w:ascii="Palatino Linotype" w:hAnsi="Palatino Linotype" w:cs="Palatino Linotype"/>
        </w:rPr>
        <w:t xml:space="preserve"> </w:t>
      </w:r>
      <w:r w:rsidRPr="00E10CEC">
        <w:rPr>
          <w:rFonts w:ascii="Palatino Linotype" w:hAnsi="Palatino Linotype" w:cs="Palatino Linotype"/>
        </w:rPr>
        <w:t>τους προοφθέντας χυμούς (το μέλι δηλαδή και το γάλα), και πιείν επιτρέπειν· την δε ειπείν: Ουκ εξ αυτών πίομαι, αλλ’ εκ του ποτηρίου, ου μοι εκεράσατο</w:t>
      </w:r>
      <w:r>
        <w:rPr>
          <w:rFonts w:ascii="Palatino Linotype" w:hAnsi="Palatino Linotype" w:cs="Palatino Linotype"/>
        </w:rPr>
        <w:t xml:space="preserve"> </w:t>
      </w:r>
      <w:r w:rsidRPr="00E10CEC">
        <w:rPr>
          <w:rFonts w:ascii="Palatino Linotype" w:hAnsi="Palatino Linotype" w:cs="Palatino Linotype"/>
        </w:rPr>
        <w:t>ο Χριστός· και ούτω τον διάβολον ηττημένον ελθείν απ’ αυτής. Άγγελον δε του Θεού παραστάντα, δόξαι την Αγίαν εις τον ουρανόν αγαγείν, της χειρός λαβόμενον,</w:t>
      </w:r>
      <w:r>
        <w:rPr>
          <w:rFonts w:ascii="Palatino Linotype" w:hAnsi="Palatino Linotype" w:cs="Palatino Linotype"/>
        </w:rPr>
        <w:t xml:space="preserve"> </w:t>
      </w:r>
      <w:r w:rsidRPr="00E10CEC">
        <w:rPr>
          <w:rFonts w:ascii="Palatino Linotype" w:hAnsi="Palatino Linotype" w:cs="Palatino Linotype"/>
        </w:rPr>
        <w:t>και υποδείξαι αυτή θρόνον, και στολήν λευκήν επ’ αυτόν, και στέφανον, και ειπείν: Ότι σοι ταύτα ητοιμάσθησαν. Είτα προς υψηλότατον αγαγείν, και πάλιν υποδείξαι</w:t>
      </w:r>
      <w:r>
        <w:rPr>
          <w:rFonts w:ascii="Palatino Linotype" w:hAnsi="Palatino Linotype" w:cs="Palatino Linotype"/>
        </w:rPr>
        <w:t xml:space="preserve"> </w:t>
      </w:r>
      <w:r w:rsidRPr="00E10CEC">
        <w:rPr>
          <w:rFonts w:ascii="Palatino Linotype" w:hAnsi="Palatino Linotype" w:cs="Palatino Linotype"/>
        </w:rPr>
        <w:t>θρόνον έτερον και πανευπρεπεστάτην στολήν, και στέφανον, και προσειπείν: Ότι ταύτα τω ανδρί σου απεκληρώθησαν· η δε του τόπου διαφορά παραδηλοί σοι,ότι</w:t>
      </w:r>
      <w:r>
        <w:rPr>
          <w:rFonts w:ascii="Palatino Linotype" w:hAnsi="Palatino Linotype" w:cs="Palatino Linotype"/>
        </w:rPr>
        <w:t xml:space="preserve"> </w:t>
      </w:r>
      <w:r w:rsidRPr="00E10CEC">
        <w:rPr>
          <w:rFonts w:ascii="Palatino Linotype" w:hAnsi="Palatino Linotype" w:cs="Palatino Linotype"/>
        </w:rPr>
        <w:t>ο ανήρ σου μάλλον πρόξενός σοι, ότι ο ανήρ σου μάλλον πρόξενός σοι της σωτηρίας εγένετο. Τελείται δε η αυτών Σύναξις εν τω Αγιωτάτω αυτών Μαρτυρίω, τω</w:t>
      </w:r>
      <w:r>
        <w:rPr>
          <w:rFonts w:ascii="Palatino Linotype" w:hAnsi="Palatino Linotype" w:cs="Palatino Linotype"/>
        </w:rPr>
        <w:t xml:space="preserve"> </w:t>
      </w:r>
      <w:r w:rsidRPr="00E10CEC">
        <w:rPr>
          <w:rFonts w:ascii="Palatino Linotype" w:hAnsi="Palatino Linotype" w:cs="Palatino Linotype"/>
        </w:rPr>
        <w:t>όντι πέραν τοις Ιουστινιαναίς.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 xml:space="preserve">Τη αυτή ημέρα, Μνήμη των Αγίων Μαρτύρων, Διοδώρου και Ροδοπιανού διακόνου. </w:t>
      </w:r>
      <w:r>
        <w:rPr>
          <w:rFonts w:ascii="Palatino Linotype" w:hAnsi="Palatino Linotype" w:cs="Palatino Linotype"/>
        </w:rPr>
        <w:t xml:space="preserve"> </w:t>
      </w:r>
      <w:r w:rsidRPr="00E10CEC">
        <w:rPr>
          <w:rFonts w:ascii="Palatino Linotype" w:hAnsi="Palatino Linotype" w:cs="Palatino Linotype"/>
        </w:rPr>
        <w:t>Ροδοπιανώ και Διοδώρω ρόδα,</w:t>
      </w:r>
      <w:r>
        <w:rPr>
          <w:rFonts w:ascii="Palatino Linotype" w:hAnsi="Palatino Linotype" w:cs="Palatino Linotype"/>
        </w:rPr>
        <w:t xml:space="preserve"> </w:t>
      </w:r>
      <w:r w:rsidRPr="00E10CEC">
        <w:rPr>
          <w:rFonts w:ascii="Palatino Linotype" w:hAnsi="Palatino Linotype" w:cs="Palatino Linotype"/>
        </w:rPr>
        <w:t>Η δώρα μάλλον ήσαν οι πλήκται λίθοι.</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Ούτοι ήσαν κατά τους χρόνους Διοκλητιανού· δια δε την εις Χριστόν πίστιν, υπό των ιδίων συμπολιτών ύβρεις πολλάς, και αικίας, και μάστιγας υπομείναντες,</w:t>
      </w:r>
      <w:r>
        <w:rPr>
          <w:rFonts w:ascii="Palatino Linotype" w:hAnsi="Palatino Linotype" w:cs="Palatino Linotype"/>
        </w:rPr>
        <w:t xml:space="preserve"> </w:t>
      </w:r>
      <w:r w:rsidRPr="00E10CEC">
        <w:rPr>
          <w:rFonts w:ascii="Palatino Linotype" w:hAnsi="Palatino Linotype" w:cs="Palatino Linotype"/>
        </w:rPr>
        <w:t>εν Αφροδισία της Καρίας τελευταίον υπό των αυτών λιθοβολούμενοι, τα εαυτών τω Κυρίω παρέδωκαν πνεύματα.</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 xml:space="preserve">Τη αυτή ημέρα, Μνήμη του Οσίου Πέτρου του σημειοφόρου, Επισκόπου Άργους. </w:t>
      </w:r>
      <w:r>
        <w:rPr>
          <w:rFonts w:ascii="Palatino Linotype" w:hAnsi="Palatino Linotype" w:cs="Palatino Linotype"/>
        </w:rPr>
        <w:t xml:space="preserve"> </w:t>
      </w:r>
      <w:r w:rsidRPr="00E10CEC">
        <w:rPr>
          <w:rFonts w:ascii="Palatino Linotype" w:hAnsi="Palatino Linotype" w:cs="Palatino Linotype"/>
        </w:rPr>
        <w:t>Ρίψας τον εχθρόν ένθεν ατρώτω βίω·</w:t>
      </w:r>
      <w:r>
        <w:rPr>
          <w:rFonts w:ascii="Palatino Linotype" w:hAnsi="Palatino Linotype" w:cs="Palatino Linotype"/>
        </w:rPr>
        <w:t xml:space="preserve"> </w:t>
      </w:r>
      <w:r w:rsidRPr="00E10CEC">
        <w:rPr>
          <w:rFonts w:ascii="Palatino Linotype" w:hAnsi="Palatino Linotype" w:cs="Palatino Linotype"/>
        </w:rPr>
        <w:t>Ζωστιτήρα νίκης ζων η θανών Πέτρε.</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Τη αυτή ημέρα, μνήμη της Αγίας Μάρτυρος Ξενίας της εκ Καλαμών.</w:t>
      </w:r>
      <w:r>
        <w:rPr>
          <w:rFonts w:ascii="Palatino Linotype" w:hAnsi="Palatino Linotype" w:cs="Palatino Linotype"/>
        </w:rPr>
        <w:t xml:space="preserve"> </w:t>
      </w:r>
      <w:r w:rsidRPr="00E10CEC">
        <w:rPr>
          <w:rFonts w:ascii="Palatino Linotype" w:hAnsi="Palatino Linotype" w:cs="Palatino Linotype"/>
        </w:rPr>
        <w:t>Ξενίας ώφθης εργάτις ω Ξενία,</w:t>
      </w:r>
      <w:r>
        <w:rPr>
          <w:rFonts w:ascii="Palatino Linotype" w:hAnsi="Palatino Linotype" w:cs="Palatino Linotype"/>
        </w:rPr>
        <w:t xml:space="preserve"> </w:t>
      </w:r>
      <w:r w:rsidRPr="00E10CEC">
        <w:rPr>
          <w:rFonts w:ascii="Palatino Linotype" w:hAnsi="Palatino Linotype" w:cs="Palatino Linotype"/>
        </w:rPr>
        <w:t>Ξενίαν σεμνή, ουρανών συ ποθούσα.</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Αύτη ην επί αυτοκρατόρων Μαξιμιανού και Μ. Κωνσταντίνου και Δομετιανού άρχοντος της πόλεως Καλαμών, ένθα εγεννήθη τω 291. Υπήρξε θυγάτηρ Νικολάου και Δεσποίνης,</w:t>
      </w:r>
      <w:r>
        <w:rPr>
          <w:rFonts w:ascii="Palatino Linotype" w:hAnsi="Palatino Linotype" w:cs="Palatino Linotype"/>
        </w:rPr>
        <w:t xml:space="preserve"> </w:t>
      </w:r>
      <w:r w:rsidRPr="00E10CEC">
        <w:rPr>
          <w:rFonts w:ascii="Palatino Linotype" w:hAnsi="Palatino Linotype" w:cs="Palatino Linotype"/>
        </w:rPr>
        <w:t>ωραιοτάτη, ώσπερ εν λειμώνι ρόδον εύοσμον, κατευωδιάζουσα πιστών τας καρδίας. Ερασθείσα δ’ εμμανώς παρά του Δομετιανού και αρνουμένη νυμφευθήναι τούτον,</w:t>
      </w:r>
      <w:r>
        <w:rPr>
          <w:rFonts w:ascii="Palatino Linotype" w:hAnsi="Palatino Linotype" w:cs="Palatino Linotype"/>
        </w:rPr>
        <w:t xml:space="preserve"> </w:t>
      </w:r>
      <w:r w:rsidRPr="00E10CEC">
        <w:rPr>
          <w:rFonts w:ascii="Palatino Linotype" w:hAnsi="Palatino Linotype" w:cs="Palatino Linotype"/>
        </w:rPr>
        <w:t>δεσμείται και προς μαρτύριον χωρεί, και δια τον έρωτα και την αγάπην του εαυτής Νυμφίου Χριστού, πολλαίς βασάνοις εαυτήν εκδίδωσι. Λαμπάσιν ουν το σώμα</w:t>
      </w:r>
      <w:r>
        <w:rPr>
          <w:rFonts w:ascii="Palatino Linotype" w:hAnsi="Palatino Linotype" w:cs="Palatino Linotype"/>
        </w:rPr>
        <w:t xml:space="preserve"> </w:t>
      </w:r>
      <w:r w:rsidRPr="00E10CEC">
        <w:rPr>
          <w:rFonts w:ascii="Palatino Linotype" w:hAnsi="Palatino Linotype" w:cs="Palatino Linotype"/>
        </w:rPr>
        <w:t>καιομένη, τον νοητόν εχθρόν κατέκαυσεν. Ίπποις αγρίοις προσδεθείσα και μη βουλομένων τούτων κινηθήναι δια θείου Αγγέλου λυθείσα τας βουλάς του τυράννου</w:t>
      </w:r>
      <w:r>
        <w:rPr>
          <w:rFonts w:ascii="Palatino Linotype" w:hAnsi="Palatino Linotype" w:cs="Palatino Linotype"/>
        </w:rPr>
        <w:t xml:space="preserve"> </w:t>
      </w:r>
      <w:r w:rsidRPr="00E10CEC">
        <w:rPr>
          <w:rFonts w:ascii="Palatino Linotype" w:hAnsi="Palatino Linotype" w:cs="Palatino Linotype"/>
        </w:rPr>
        <w:t>διέλυσε. Τους μαστούς αυτής εκκοπείσα, την ισχύν της ασεβείας κατέκοψε. Δια το εράσθαι σφοδρώς υπό του άρχοντος, του περιφρονημένου υπ’ αυτής την καρδίαν</w:t>
      </w:r>
      <w:r>
        <w:rPr>
          <w:rFonts w:ascii="Palatino Linotype" w:hAnsi="Palatino Linotype" w:cs="Palatino Linotype"/>
        </w:rPr>
        <w:t xml:space="preserve"> </w:t>
      </w:r>
      <w:r w:rsidRPr="00E10CEC">
        <w:rPr>
          <w:rFonts w:ascii="Palatino Linotype" w:hAnsi="Palatino Linotype" w:cs="Palatino Linotype"/>
        </w:rPr>
        <w:t>αφαιρεθείσα την κάραν τμηθείσα και εις πλείστα διχοτομηθείσα τεμάχια, εν πίσση τω πυρί παραδίδοται και την αγίαν αυτής ψυχήν τω Θεώ παρατίθεται.</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 xml:space="preserve">Τη αυτή ημέρα, οι Άγιοι είκοσιν επτά Μάρτυρες πυρί τελειούνται. </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Τη αυτή ημέρα, μνήμη του Αγίου Οικουμενίου, Επισκόπου Τρίκκης.</w:t>
      </w:r>
      <w:r>
        <w:rPr>
          <w:rFonts w:ascii="Palatino Linotype" w:hAnsi="Palatino Linotype" w:cs="Palatino Linotype"/>
        </w:rPr>
        <w:t xml:space="preserve"> </w:t>
      </w:r>
      <w:r w:rsidRPr="00E10CEC">
        <w:rPr>
          <w:rFonts w:ascii="Palatino Linotype" w:hAnsi="Palatino Linotype" w:cs="Palatino Linotype"/>
        </w:rPr>
        <w:t>Οικουμένιον και θανόντα τοις λόγοις, τιμώ·</w:t>
      </w:r>
      <w:r>
        <w:rPr>
          <w:rFonts w:ascii="Palatino Linotype" w:hAnsi="Palatino Linotype" w:cs="Palatino Linotype"/>
        </w:rPr>
        <w:t xml:space="preserve"> </w:t>
      </w:r>
      <w:r w:rsidRPr="00E10CEC">
        <w:rPr>
          <w:rFonts w:ascii="Palatino Linotype" w:hAnsi="Palatino Linotype" w:cs="Palatino Linotype"/>
        </w:rPr>
        <w:t>Κατορθών έργον εκ λόγων μέγα.</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Ούτος ο μέγας Πατήρ ημών Οικουμένιος, πατρίδα έσχε την των Καππαδοκών μητρόπολιν Καισαρείαν. Ανήλθεν εις τον της Αρχιερωσύνης βαθμόν, και εποίμανε θεοφιλώς</w:t>
      </w:r>
      <w:r>
        <w:rPr>
          <w:rFonts w:ascii="Palatino Linotype" w:hAnsi="Palatino Linotype" w:cs="Palatino Linotype"/>
        </w:rPr>
        <w:t xml:space="preserve"> </w:t>
      </w:r>
      <w:r w:rsidRPr="00E10CEC">
        <w:rPr>
          <w:rFonts w:ascii="Palatino Linotype" w:hAnsi="Palatino Linotype" w:cs="Palatino Linotype"/>
        </w:rPr>
        <w:t>την εκκλησίαν των Τρικκαίων. Έλαβε μέρος εις την Α  Οἰκουμενικὴν Σύνοδον. Πλήρης ημερών γενόμενος, εις την αγήρω μετέστη ζωήν, και ετάφη λαμπρώς εν τω</w:t>
      </w:r>
      <w:r>
        <w:rPr>
          <w:rFonts w:ascii="Palatino Linotype" w:hAnsi="Palatino Linotype" w:cs="Palatino Linotype"/>
        </w:rPr>
        <w:t xml:space="preserve"> </w:t>
      </w:r>
      <w:r w:rsidRPr="00E10CEC">
        <w:rPr>
          <w:rFonts w:ascii="Palatino Linotype" w:hAnsi="Palatino Linotype" w:cs="Palatino Linotype"/>
        </w:rPr>
        <w:t>των Αρχαγγέλων πρωτεύοντι ναώ τω αυτόθι εν Τρικάλοις, πολλών θαυμάτων και προ τελευτής και μετά ταύτην, γενόμενος αυτουργός.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Τη αυτή ημέρα, μνήμη του Αγίου Παμβό, του καθολικού, της Γεωργίας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Τη αυτή ημέρα, μνήμη του Οσίου Θεοδοσίου του εν Σπηλαίω, του Ρώσσου.</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Τη αυτή ημέρα, μνήμη των Αγίων Νεομαρτύρων των εξ Αχαΐας, Χριστοδούλου και Αναστασίας, τελειωθέντων εν έτει 1821.</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Ταις αυτών αγίαις πρεσβείαις, ο Θεός, ελέησον ημάς. Αμήν.</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Ωδή ζ</w:t>
      </w:r>
      <w:r>
        <w:rPr>
          <w:rFonts w:ascii="Palatino Linotype" w:hAnsi="Palatino Linotype" w:cs="Palatino Linotype"/>
          <w:b/>
          <w:bCs/>
        </w:rPr>
        <w:t>’</w:t>
      </w:r>
      <w:r w:rsidRPr="003B7C4C">
        <w:rPr>
          <w:rFonts w:ascii="Palatino Linotype" w:hAnsi="Palatino Linotype" w:cs="Palatino Linotype"/>
          <w:b/>
          <w:bCs/>
        </w:rPr>
        <w:t xml:space="preserve"> . Εικόνος χρυσής.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Τω πόθω Χριστού εραστής οία θερμμός, τρωθείς εμμόνως σαυτόν εκόσμησας κάλλει ένδοξε, τω θελκτικώ του Νυμφίου σου τη των αρετών ποικιλία, και προς εκείνον</w:t>
      </w:r>
      <w:r>
        <w:rPr>
          <w:rFonts w:ascii="Palatino Linotype" w:hAnsi="Palatino Linotype" w:cs="Palatino Linotype"/>
        </w:rPr>
        <w:t xml:space="preserve"> </w:t>
      </w:r>
      <w:r w:rsidRPr="00E10CEC">
        <w:rPr>
          <w:rFonts w:ascii="Palatino Linotype" w:hAnsi="Palatino Linotype" w:cs="Palatino Linotype"/>
        </w:rPr>
        <w:t>ανέδραμες, ως αληθής φίλος αυτώ συνευφραινόμενος.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Αγγέλων πληθύς, Αρχαγγέλων Προφητών και Αποστόλων, χορός Οσίων πάντων, τάγματα Ιεραρχών συνευφραίνονται, σήμερον ημίν εν τη μνήμη, τη ενδόξω σου ένδοξε,</w:t>
      </w:r>
      <w:r>
        <w:rPr>
          <w:rFonts w:ascii="Palatino Linotype" w:hAnsi="Palatino Linotype" w:cs="Palatino Linotype"/>
        </w:rPr>
        <w:t xml:space="preserve"> </w:t>
      </w:r>
      <w:r w:rsidRPr="00E10CEC">
        <w:rPr>
          <w:rFonts w:ascii="Palatino Linotype" w:hAnsi="Palatino Linotype" w:cs="Palatino Linotype"/>
        </w:rPr>
        <w:t>πανηγυρίζοντες και σε εγκωμιάζοντες.</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Θεού Σε καθαρώτατον, αγνή ανακηρύττω, θυμιατήριον στάμνον πάγχρυσον, όρος και θείον ανάθημα, ράβδον τε και πύλην, και κλίνην σκηνήν παστάδα και τράπεζαν,</w:t>
      </w:r>
      <w:r>
        <w:rPr>
          <w:rFonts w:ascii="Palatino Linotype" w:hAnsi="Palatino Linotype" w:cs="Palatino Linotype"/>
        </w:rPr>
        <w:t xml:space="preserve"> </w:t>
      </w:r>
      <w:r w:rsidRPr="00E10CEC">
        <w:rPr>
          <w:rFonts w:ascii="Palatino Linotype" w:hAnsi="Palatino Linotype" w:cs="Palatino Linotype"/>
        </w:rPr>
        <w:t>εν η αφράστως σαρκωθείς επανεπαύσατο.</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Έτερος. Δροσοβόλον μεν την κάμινον.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Συμφλεγόμενος τω καύσωνι, τω ψύχει δε πηγνύμενος, εργάτα της αρετής, την επίπονον και τραχείαν ώδευσας οδόν, τρυφάν τα επίπονα δοκών, και υπέρ μέλι αισθητόν</w:t>
      </w:r>
      <w:r>
        <w:rPr>
          <w:rFonts w:ascii="Palatino Linotype" w:hAnsi="Palatino Linotype" w:cs="Palatino Linotype"/>
        </w:rPr>
        <w:t xml:space="preserve"> </w:t>
      </w:r>
      <w:r w:rsidRPr="00E10CEC">
        <w:rPr>
          <w:rFonts w:ascii="Palatino Linotype" w:hAnsi="Palatino Linotype" w:cs="Palatino Linotype"/>
        </w:rPr>
        <w:t>τούτοις ηδόμενος.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Τιναξάμενος του σώματος την ύλην την χαμαίζηλον, ιδρώσιν ασκητικοίς εχρημάτισας, όλος νους προβλέπων εμφανώς τα πόρρωθεν ώσπερ τα εγγύς, και ενθυμήσεις</w:t>
      </w:r>
      <w:r>
        <w:rPr>
          <w:rFonts w:ascii="Palatino Linotype" w:hAnsi="Palatino Linotype" w:cs="Palatino Linotype"/>
        </w:rPr>
        <w:t xml:space="preserve"> </w:t>
      </w:r>
      <w:r w:rsidRPr="00E10CEC">
        <w:rPr>
          <w:rFonts w:ascii="Palatino Linotype" w:hAnsi="Palatino Linotype" w:cs="Palatino Linotype"/>
        </w:rPr>
        <w:t>και βουλάς, εξερευνών καρδιών.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Ώσπερ πάλαι τον πρωτόπλαστον, δι’ Εύας υπεσκέλισε δράκων ο δολιώτατος, σοι προσέβαλεε γυναικείαις μάκαρ λαλιαίς, εκκαύσας το πυρ των ηδονών, αλλά τη δρόσω</w:t>
      </w:r>
      <w:r>
        <w:rPr>
          <w:rFonts w:ascii="Palatino Linotype" w:hAnsi="Palatino Linotype" w:cs="Palatino Linotype"/>
        </w:rPr>
        <w:t xml:space="preserve"> </w:t>
      </w:r>
      <w:r w:rsidRPr="00E10CEC">
        <w:rPr>
          <w:rFonts w:ascii="Palatino Linotype" w:hAnsi="Palatino Linotype" w:cs="Palatino Linotype"/>
        </w:rPr>
        <w:t>των ευχών, έσβεσας φλόγα παθών.</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Δια Σου Μήτερ Παρθένε, φως ανέτειλε πάση τη οικουμένη φαιδρόν· ο γαρ εν κόλποις του Πατρός αχώριστος Υιός, εκ Σου σεσωμάτωται. Διο ευλογημένη, γενεαίς</w:t>
      </w:r>
      <w:r>
        <w:rPr>
          <w:rFonts w:ascii="Palatino Linotype" w:hAnsi="Palatino Linotype" w:cs="Palatino Linotype"/>
        </w:rPr>
        <w:t xml:space="preserve"> </w:t>
      </w:r>
      <w:r w:rsidRPr="00E10CEC">
        <w:rPr>
          <w:rFonts w:ascii="Palatino Linotype" w:hAnsi="Palatino Linotype" w:cs="Palatino Linotype"/>
        </w:rPr>
        <w:t>γενεών πέφηνας.</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Ωδή η</w:t>
      </w:r>
      <w:r>
        <w:rPr>
          <w:rFonts w:ascii="Palatino Linotype" w:hAnsi="Palatino Linotype" w:cs="Palatino Linotype"/>
          <w:b/>
          <w:bCs/>
        </w:rPr>
        <w:t>’</w:t>
      </w:r>
      <w:r w:rsidRPr="003B7C4C">
        <w:rPr>
          <w:rFonts w:ascii="Palatino Linotype" w:hAnsi="Palatino Linotype" w:cs="Palatino Linotype"/>
          <w:b/>
          <w:bCs/>
        </w:rPr>
        <w:t xml:space="preserve"> . Τον εν καμίνω του πυρός.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Εκκαθαρθείς ταις αρεταίς, της ψυχής το οπτικόν, Λουκά θεόφρον, δοξασθήναι τον τόπον τούτον προέφης εν σοι, και νυν δε ορώντες την έκβασιν, σε μακαριούμεν</w:t>
      </w:r>
      <w:r>
        <w:rPr>
          <w:rFonts w:ascii="Palatino Linotype" w:hAnsi="Palatino Linotype" w:cs="Palatino Linotype"/>
        </w:rPr>
        <w:t xml:space="preserve"> </w:t>
      </w:r>
      <w:r w:rsidRPr="00E10CEC">
        <w:rPr>
          <w:rFonts w:ascii="Palatino Linotype" w:hAnsi="Palatino Linotype" w:cs="Palatino Linotype"/>
        </w:rPr>
        <w:t>εις πάντας τους αιώνας.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Σήμερον άγει εορτήν, των πιστών πάσα πληθύς, εν τη ση μνήμη, και φωτίζεται πας τις, πιστώς προσψαύων των σων λειψάνων τη θήκη, και τέρπεται και δοξολογεί</w:t>
      </w:r>
      <w:r>
        <w:rPr>
          <w:rFonts w:ascii="Palatino Linotype" w:hAnsi="Palatino Linotype" w:cs="Palatino Linotype"/>
        </w:rPr>
        <w:t xml:space="preserve"> </w:t>
      </w:r>
      <w:r w:rsidRPr="00E10CEC">
        <w:rPr>
          <w:rFonts w:ascii="Palatino Linotype" w:hAnsi="Palatino Linotype" w:cs="Palatino Linotype"/>
        </w:rPr>
        <w:t>τον Χριστόν εις τους αιώνας.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Ίνα κηρύξης εμφανώς, τοις ποθούσί σε σοφέ, οίοις στεφάνοις κατεστέφθης ποικίλως, παρά του πάντων Θεού, ποικίλων ότε μετετίθεσο, ώφθης αναπέμπων στιλπνότητας</w:t>
      </w:r>
      <w:r>
        <w:rPr>
          <w:rFonts w:ascii="Palatino Linotype" w:hAnsi="Palatino Linotype" w:cs="Palatino Linotype"/>
        </w:rPr>
        <w:t xml:space="preserve"> </w:t>
      </w:r>
      <w:r w:rsidRPr="00E10CEC">
        <w:rPr>
          <w:rFonts w:ascii="Palatino Linotype" w:hAnsi="Palatino Linotype" w:cs="Palatino Linotype"/>
        </w:rPr>
        <w:t>χαρίτων.</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Νενοσηκότα με δεινών, από πλήθους ρυπαρών πράξεων Κόρη, και τυφλώττοντα όλως, και απολλύμενον Παρθένε, φώτισον υγίανον σώσον Θεοτόκε, ίνα Σε μεγαλύνω.</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Έτερος. Εκ φλογός τοις Οσίοις.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Νοεροίς παρεβλήθης μάκαρ στρατεύμασιν, ακατάπαυστον φέρων, Θεώ την αίνεσιν· όθεν επί γης ηξιώθης εργάζεσθαι, θαύματα τα ξένα, ει δόξαν του Δεσπότου.</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Την μεν πράξιν εφάνης πάντων υπέρτερος, ταπεινός δε την γνώμην, πάνυ και μέτριος, πράος ιλαρός, τοις συνούσιν ηδύτατος, καίτοι την τραχείαν, οδεύων ανενδότως.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Ουκ εχράνθη κιβδήλοις λόγοις και πράξεσιν, εσημάνθης δε μάλλον θείοις διδάγμασι, λείαν την ψυχήν, και ευθή παρασχόμενος, πνεύματι τω θείω, καλλιγραφείν</w:t>
      </w:r>
      <w:r>
        <w:rPr>
          <w:rFonts w:ascii="Palatino Linotype" w:hAnsi="Palatino Linotype" w:cs="Palatino Linotype"/>
        </w:rPr>
        <w:t xml:space="preserve"> </w:t>
      </w:r>
      <w:r w:rsidRPr="00E10CEC">
        <w:rPr>
          <w:rFonts w:ascii="Palatino Linotype" w:hAnsi="Palatino Linotype" w:cs="Palatino Linotype"/>
        </w:rPr>
        <w:t>τα θεία.</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Και ο τόκος Σου Κόρη, θαύμα παράδοξον, και η σύλληψις πάλιν άλλο τεράστιον, λόγος ο τεχθείς, η δε σύλληψις άσπορος· ξένον γαρ το θαύμα υπάρχει Θεομήτορ.</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Ωδή θ</w:t>
      </w:r>
      <w:r>
        <w:rPr>
          <w:rFonts w:ascii="Palatino Linotype" w:hAnsi="Palatino Linotype" w:cs="Palatino Linotype"/>
          <w:b/>
          <w:bCs/>
        </w:rPr>
        <w:t>’</w:t>
      </w:r>
      <w:r w:rsidRPr="003B7C4C">
        <w:rPr>
          <w:rFonts w:ascii="Palatino Linotype" w:hAnsi="Palatino Linotype" w:cs="Palatino Linotype"/>
          <w:b/>
          <w:bCs/>
        </w:rPr>
        <w:t xml:space="preserve"> . Των γηγενών τις ήκουσε;</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Συν τοις Αγίοις Πάτερ συνδιάγων εν Παραδείσω, και της τρυφής της αφράστου και θείαις αίγλης πιπλάμενος, και εντρυφών ταις αρρήτοις φωτοχυσίαις, μη λίποις</w:t>
      </w:r>
      <w:r>
        <w:rPr>
          <w:rFonts w:ascii="Palatino Linotype" w:hAnsi="Palatino Linotype" w:cs="Palatino Linotype"/>
        </w:rPr>
        <w:t xml:space="preserve"> </w:t>
      </w:r>
      <w:r w:rsidRPr="00E10CEC">
        <w:rPr>
          <w:rFonts w:ascii="Palatino Linotype" w:hAnsi="Palatino Linotype" w:cs="Palatino Linotype"/>
        </w:rPr>
        <w:t>ικετεύων, υπέρ των σε μακαριζόντων εκ πόθου, Λουκά Όσιε.</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Επί της γης ουκ έστιν ο καλών σε θερμώς αοίδιμε Λουκά, και αστοχώς ης περ έχει Πάτερ αιτήσεως, και δια τούτο συντρέχοντες χαρμοσύνως, την σην δοξολογύμεν</w:t>
      </w:r>
      <w:r>
        <w:rPr>
          <w:rFonts w:ascii="Palatino Linotype" w:hAnsi="Palatino Linotype" w:cs="Palatino Linotype"/>
        </w:rPr>
        <w:t xml:space="preserve"> </w:t>
      </w:r>
      <w:r w:rsidRPr="00E10CEC">
        <w:rPr>
          <w:rFonts w:ascii="Palatino Linotype" w:hAnsi="Palatino Linotype" w:cs="Palatino Linotype"/>
        </w:rPr>
        <w:t>μνήμην, Χριστόν τον σε δοξάσαντα μεγαλύνοντες.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Βράβευε Πάτερ πάσι την ειρήνην, ταις σαις πρεσβείαις εκ Θεού, τη Εκκλησία τω κόσμω, τω πιστώ άνακτι, και τη τιμώση σε ταύτη εκ πόθου ποίμνη, ην και συμμετασχείν</w:t>
      </w:r>
      <w:r>
        <w:rPr>
          <w:rFonts w:ascii="Palatino Linotype" w:hAnsi="Palatino Linotype" w:cs="Palatino Linotype"/>
        </w:rPr>
        <w:t xml:space="preserve"> </w:t>
      </w:r>
      <w:r w:rsidRPr="00E10CEC">
        <w:rPr>
          <w:rFonts w:ascii="Palatino Linotype" w:hAnsi="Palatino Linotype" w:cs="Palatino Linotype"/>
        </w:rPr>
        <w:t>σοι, των αγαθών της ουρανίου Βασιλείας καθικέτευε.</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Ως εκλεκτήν Παρθένε, ως ωραίαν Σε καλλονήν του Ιακώβ, ο ωραιότατος λόγος, αγνή ευράμενος, εκ Σης νηδύος αφράστως υπέδυ σάρκα, μη τρέψας την ουσίαν, ον</w:t>
      </w:r>
      <w:r>
        <w:rPr>
          <w:rFonts w:ascii="Palatino Linotype" w:hAnsi="Palatino Linotype" w:cs="Palatino Linotype"/>
        </w:rPr>
        <w:t xml:space="preserve"> </w:t>
      </w:r>
      <w:r w:rsidRPr="00E10CEC">
        <w:rPr>
          <w:rFonts w:ascii="Palatino Linotype" w:hAnsi="Palatino Linotype" w:cs="Palatino Linotype"/>
        </w:rPr>
        <w:t>ως Θεόν δοξολογούντες, Σε πίστει μακαρίζομεν.</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Έτερος. Θεόν ανθρώποις ιδείν.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Λαός και δήμος ο σος ευφραίνεται, την σην ορών, ετήσιον πανήγυριν λάμπουσαν, και συμφώνως ωδαίς αγαλλόμενος, μέλπει τας αριστείας, άδει τα θαύματα, ύμνους</w:t>
      </w:r>
      <w:r>
        <w:rPr>
          <w:rFonts w:ascii="Palatino Linotype" w:hAnsi="Palatino Linotype" w:cs="Palatino Linotype"/>
        </w:rPr>
        <w:t xml:space="preserve"> </w:t>
      </w:r>
      <w:r w:rsidRPr="00E10CEC">
        <w:rPr>
          <w:rFonts w:ascii="Palatino Linotype" w:hAnsi="Palatino Linotype" w:cs="Palatino Linotype"/>
        </w:rPr>
        <w:t>εξυφαίνει σοι, Λουκά θεομακάριστε.</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Ελλάς αγάλλου πάσα και χόρευε, κέρας ιδού ηγέρθη σωτηρίας σοι πάντιμον, ο θεόφρων Λουκάς και θεσπέσιος, βάλλων τους αντιπάλους, θραύων τα θραύοντα, λύων</w:t>
      </w:r>
      <w:r>
        <w:rPr>
          <w:rFonts w:ascii="Palatino Linotype" w:hAnsi="Palatino Linotype" w:cs="Palatino Linotype"/>
        </w:rPr>
        <w:t xml:space="preserve"> </w:t>
      </w:r>
      <w:r w:rsidRPr="00E10CEC">
        <w:rPr>
          <w:rFonts w:ascii="Palatino Linotype" w:hAnsi="Palatino Linotype" w:cs="Palatino Linotype"/>
        </w:rPr>
        <w:t>τα λοιμώδη των παθών, βάλλων τους αντιπάλους.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Ο φως και δόξαν Θεού θεώμενος, και εξ Αυτού θεούμενος μεθέξει, θεόληπτε, τοις εν πίστει ευθεία την αγίαν σου μνήμην επιτελούσιν, ίλεν ποίησον τον κοινόν</w:t>
      </w:r>
      <w:r>
        <w:rPr>
          <w:rFonts w:ascii="Palatino Linotype" w:hAnsi="Palatino Linotype" w:cs="Palatino Linotype"/>
        </w:rPr>
        <w:t xml:space="preserve"> </w:t>
      </w:r>
      <w:r w:rsidRPr="00E10CEC">
        <w:rPr>
          <w:rFonts w:ascii="Palatino Linotype" w:hAnsi="Palatino Linotype" w:cs="Palatino Linotype"/>
        </w:rPr>
        <w:t>Δεσπότην, και Θεόν τη μεσιτεία σου.</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Θεοτοκίον.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Σαρκός προσλήψει, πάχος ενδύεται, εκ Σου αγνή ο Πλάστης και Θεός πάσης κτίσεως, και ωλέναις ταις Σαις περιγράφεται, θρόνοις ο θρόνον έχων πάντα τα τάγματα,</w:t>
      </w:r>
      <w:r>
        <w:rPr>
          <w:rFonts w:ascii="Palatino Linotype" w:hAnsi="Palatino Linotype" w:cs="Palatino Linotype"/>
        </w:rPr>
        <w:t xml:space="preserve"> </w:t>
      </w:r>
      <w:r w:rsidRPr="00E10CEC">
        <w:rPr>
          <w:rFonts w:ascii="Palatino Linotype" w:hAnsi="Palatino Linotype" w:cs="Palatino Linotype"/>
        </w:rPr>
        <w:t>και τα Χερουβίμ και τα Σεραφίμ, και μηδαμού χωρητός.</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Εξαποστειλάριον. Των μαθητών ορώντων σε.</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 xml:space="preserve">Εν τη ευσήμω μεταθέσει, του θεοφόρου πάντες Λουκά προθύμως, άσμασιν ενθέοις επευφρανθώμεν, και τω Σωτήρι κράξωμεν· ταις του Οσίου πρεσβείαις, ελέησον </w:t>
      </w:r>
      <w:r>
        <w:rPr>
          <w:rFonts w:ascii="Palatino Linotype" w:hAnsi="Palatino Linotype" w:cs="Palatino Linotype"/>
        </w:rPr>
        <w:t xml:space="preserve">τους </w:t>
      </w:r>
      <w:r w:rsidRPr="00E10CEC">
        <w:rPr>
          <w:rFonts w:ascii="Palatino Linotype" w:hAnsi="Palatino Linotype" w:cs="Palatino Linotype"/>
        </w:rPr>
        <w:t>Σους δούλους.</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Έτερον. Ο ουρανόν τοις άστροις.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Ο της ερήμου πολίτης, και δαδούχος εσπερίων, λουκάς προτρέπεται πάντας, πνευματικώς εορτάσαι, την ιεράν αυτού μνήμην, πιστοί συνδράμωμεν πόθω.</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Και το της εορτής.</w:t>
      </w:r>
    </w:p>
    <w:p w:rsidR="00697AB4" w:rsidRPr="003B7C4C" w:rsidRDefault="00697AB4" w:rsidP="003B7C4C">
      <w:pPr>
        <w:spacing w:line="360" w:lineRule="auto"/>
        <w:jc w:val="center"/>
        <w:rPr>
          <w:rFonts w:ascii="Palatino Linotype" w:hAnsi="Palatino Linotype" w:cs="Palatino Linotype"/>
          <w:b/>
          <w:bCs/>
        </w:rPr>
      </w:pPr>
      <w:r w:rsidRPr="003B7C4C">
        <w:rPr>
          <w:rFonts w:ascii="Palatino Linotype" w:hAnsi="Palatino Linotype" w:cs="Palatino Linotype"/>
          <w:b/>
          <w:bCs/>
        </w:rPr>
        <w:t>Αίνοι. Ήχος πλ. α</w:t>
      </w:r>
      <w:r>
        <w:rPr>
          <w:rFonts w:ascii="Palatino Linotype" w:hAnsi="Palatino Linotype" w:cs="Palatino Linotype"/>
          <w:b/>
          <w:bCs/>
        </w:rPr>
        <w:t>’</w:t>
      </w:r>
      <w:r w:rsidRPr="003B7C4C">
        <w:rPr>
          <w:rFonts w:ascii="Palatino Linotype" w:hAnsi="Palatino Linotype" w:cs="Palatino Linotype"/>
          <w:b/>
          <w:bCs/>
        </w:rPr>
        <w:t xml:space="preserve"> . Χαίροις ασκητικών αληθώς.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 Χαίροις, των αγαθών η σορός, των αρετών ο πανευώδης παράδεισος, αγνείας της θείας γνώμων, της σωφροσύνης κανών, το της απαθείας ενδιαίτημα, γραφή δυσανάγνωστος,</w:t>
      </w:r>
      <w:r>
        <w:rPr>
          <w:rFonts w:ascii="Palatino Linotype" w:hAnsi="Palatino Linotype" w:cs="Palatino Linotype"/>
        </w:rPr>
        <w:t xml:space="preserve"> </w:t>
      </w:r>
      <w:r w:rsidRPr="00E10CEC">
        <w:rPr>
          <w:rFonts w:ascii="Palatino Linotype" w:hAnsi="Palatino Linotype" w:cs="Palatino Linotype"/>
        </w:rPr>
        <w:t>ακραιφνούς ταπεινώσεως, της ακριβείας, η εικών η θεόγραφος, της απλότητος η βαθεία διάνοια· χαίροις, μακαριώτατε Λουκά, και του πόθω σου, την των αγίων</w:t>
      </w:r>
      <w:r>
        <w:rPr>
          <w:rFonts w:ascii="Palatino Linotype" w:hAnsi="Palatino Linotype" w:cs="Palatino Linotype"/>
        </w:rPr>
        <w:t xml:space="preserve"> </w:t>
      </w:r>
      <w:r w:rsidRPr="00E10CEC">
        <w:rPr>
          <w:rFonts w:ascii="Palatino Linotype" w:hAnsi="Palatino Linotype" w:cs="Palatino Linotype"/>
        </w:rPr>
        <w:t>λειψάνων επιτελούντας μετάθεσιν, πολλών διασώζεις, περιστάσεων πρεσβεύων, και μέγα έλεος.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Χαίροις, της αιωνίου χαράς ο κληρονόμος, και της άνω λαμπρότητος, ο μύστης των απορρήτων της αϊδίου ζωής, των σεπτών Αγγέλων οσ υνόμιλος, Θεού της τραπέζης,</w:t>
      </w:r>
      <w:r>
        <w:rPr>
          <w:rFonts w:ascii="Palatino Linotype" w:hAnsi="Palatino Linotype" w:cs="Palatino Linotype"/>
        </w:rPr>
        <w:t xml:space="preserve"> </w:t>
      </w:r>
      <w:r w:rsidRPr="00E10CEC">
        <w:rPr>
          <w:rFonts w:ascii="Palatino Linotype" w:hAnsi="Palatino Linotype" w:cs="Palatino Linotype"/>
        </w:rPr>
        <w:t>ο κοινωνός και συνέστιος, των Αποστόλων, των Μαρτύρων ομόστεφος, της ελλάμψεως των Οσίων ο μέτοχος, πάντων των απ’ αιώνων τε, Δικαίων ομόσκηνος, θρόνω</w:t>
      </w:r>
      <w:r>
        <w:rPr>
          <w:rFonts w:ascii="Palatino Linotype" w:hAnsi="Palatino Linotype" w:cs="Palatino Linotype"/>
        </w:rPr>
        <w:t xml:space="preserve">  </w:t>
      </w:r>
      <w:r w:rsidRPr="00E10CEC">
        <w:rPr>
          <w:rFonts w:ascii="Palatino Linotype" w:hAnsi="Palatino Linotype" w:cs="Palatino Linotype"/>
        </w:rPr>
        <w:t>φωτός παραστάτης της Τρισηλίου Θεότητος, Λουκά, η πρεσβεύεις, ταις ψυχαίς ημών δωρηθήναι το μέγα έλεος.</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Χαίροις, των θλιβόμενων χαρά, των ευθυμούντων εγκρατείας υπόμνησις, πεινώντων τροφή, και πόμα των σε διψώντων ηδύ, και ψυχής τραυμάτων, εμής ίαμα, χηρών</w:t>
      </w:r>
      <w:r>
        <w:rPr>
          <w:rFonts w:ascii="Palatino Linotype" w:hAnsi="Palatino Linotype" w:cs="Palatino Linotype"/>
        </w:rPr>
        <w:t xml:space="preserve"> </w:t>
      </w:r>
      <w:r w:rsidRPr="00E10CEC">
        <w:rPr>
          <w:rFonts w:ascii="Palatino Linotype" w:hAnsi="Palatino Linotype" w:cs="Palatino Linotype"/>
        </w:rPr>
        <w:t>ο προστάτης, των ορφανών ο υπέρμαχος, των θλιβομένων η μερίς η ευρύχωρος, των τον Κύριον φοβουμένων ο μέτοχος, άρχων της ομηγύρεως, ημών θεοπρόβλητος,</w:t>
      </w:r>
      <w:r>
        <w:rPr>
          <w:rFonts w:ascii="Palatino Linotype" w:hAnsi="Palatino Linotype" w:cs="Palatino Linotype"/>
        </w:rPr>
        <w:t xml:space="preserve"> </w:t>
      </w:r>
      <w:r w:rsidRPr="00E10CEC">
        <w:rPr>
          <w:rFonts w:ascii="Palatino Linotype" w:hAnsi="Palatino Linotype" w:cs="Palatino Linotype"/>
        </w:rPr>
        <w:t>των νοητής απ’ Αιγύπτου, εις ουρανούς απαιρόντω δε, την σην θείαν κόνιν, ευλαβώς συγκομιζόντων, Λουκά μακάριε.</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Χαίροις, ο ευγενής αληθώς, της γενεάς των εκζητούντων τον Κύριον, πτωχεία και ευτελεία, και ασθενεία σαρκός, και αρνήσει κόσμου, και νεκρώσει παθών, ζωής</w:t>
      </w:r>
      <w:r>
        <w:rPr>
          <w:rFonts w:ascii="Palatino Linotype" w:hAnsi="Palatino Linotype" w:cs="Palatino Linotype"/>
        </w:rPr>
        <w:t xml:space="preserve"> </w:t>
      </w:r>
      <w:r w:rsidRPr="00E10CEC">
        <w:rPr>
          <w:rFonts w:ascii="Palatino Linotype" w:hAnsi="Palatino Linotype" w:cs="Palatino Linotype"/>
        </w:rPr>
        <w:t>επ’ ελπίδι της αϊδίου και κρείττονος, δι’ ην και σώμα, και ψυχήν αρνησάμενος, όλως γέγονας, του καλέσαντος άξιος, πάντων δε υπεράξιος των νυν και των πώποτε,</w:t>
      </w:r>
      <w:r>
        <w:rPr>
          <w:rFonts w:ascii="Palatino Linotype" w:hAnsi="Palatino Linotype" w:cs="Palatino Linotype"/>
        </w:rPr>
        <w:t xml:space="preserve"> </w:t>
      </w:r>
      <w:r w:rsidRPr="00E10CEC">
        <w:rPr>
          <w:rFonts w:ascii="Palatino Linotype" w:hAnsi="Palatino Linotype" w:cs="Palatino Linotype"/>
        </w:rPr>
        <w:t>οι γένει, δόξη και πλούτω και ψευδόμ</w:t>
      </w:r>
      <w:r>
        <w:rPr>
          <w:rFonts w:ascii="Palatino Linotype" w:hAnsi="Palatino Linotype" w:cs="Palatino Linotype"/>
        </w:rPr>
        <w:t>ενοι κομπάζουσι Λουκά, δωρηθήναι</w:t>
      </w:r>
      <w:r w:rsidRPr="00E10CEC">
        <w:rPr>
          <w:rFonts w:ascii="Palatino Linotype" w:hAnsi="Palatino Linotype" w:cs="Palatino Linotype"/>
        </w:rPr>
        <w:t xml:space="preserve"> τοις τιμώσί σε πρεσβεύων το μέγα έλεος.</w:t>
      </w:r>
    </w:p>
    <w:p w:rsidR="00697AB4" w:rsidRPr="00E25900" w:rsidRDefault="00697AB4" w:rsidP="00E25900">
      <w:pPr>
        <w:spacing w:line="360" w:lineRule="auto"/>
        <w:jc w:val="center"/>
        <w:rPr>
          <w:rFonts w:ascii="Palatino Linotype" w:hAnsi="Palatino Linotype" w:cs="Palatino Linotype"/>
          <w:b/>
          <w:bCs/>
        </w:rPr>
      </w:pPr>
      <w:r w:rsidRPr="00E25900">
        <w:rPr>
          <w:rFonts w:ascii="Palatino Linotype" w:hAnsi="Palatino Linotype" w:cs="Palatino Linotype"/>
          <w:b/>
          <w:bCs/>
        </w:rPr>
        <w:t>Δόξα. Ήχος πλ. α</w:t>
      </w:r>
      <w:r>
        <w:rPr>
          <w:rFonts w:ascii="Palatino Linotype" w:hAnsi="Palatino Linotype" w:cs="Palatino Linotype"/>
          <w:b/>
          <w:bCs/>
        </w:rPr>
        <w:t>’</w:t>
      </w:r>
      <w:r w:rsidRPr="00E25900">
        <w:rPr>
          <w:rFonts w:ascii="Palatino Linotype" w:hAnsi="Palatino Linotype" w:cs="Palatino Linotype"/>
          <w:b/>
          <w:bCs/>
        </w:rPr>
        <w:t xml:space="preserve"> .</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Το εμπιστευθέν σοι τάλαντον, παρά Χριστού καλώς εργασάμενος, Όσιε Πάτερ, ανεδείχθης και μετά θάνατον, δαιμόνων φυγαδευτής, και ιατήρ ποικίλων αρρωστήματων,</w:t>
      </w:r>
      <w:r>
        <w:rPr>
          <w:rFonts w:ascii="Palatino Linotype" w:hAnsi="Palatino Linotype" w:cs="Palatino Linotype"/>
        </w:rPr>
        <w:t xml:space="preserve"> </w:t>
      </w:r>
      <w:r w:rsidRPr="00E10CEC">
        <w:rPr>
          <w:rFonts w:ascii="Palatino Linotype" w:hAnsi="Palatino Linotype" w:cs="Palatino Linotype"/>
        </w:rPr>
        <w:t>στύλος και εδραίωμα, και όρος άγιον της Εκκλησίας του Χριστού· διο σε ικετεύομεν, ω Λουκά θαυματουργέ, την ειρήνην αίτησαι, και ταις ψυχαίς ημών το μέγα</w:t>
      </w:r>
      <w:r>
        <w:rPr>
          <w:rFonts w:ascii="Palatino Linotype" w:hAnsi="Palatino Linotype" w:cs="Palatino Linotype"/>
        </w:rPr>
        <w:t xml:space="preserve"> </w:t>
      </w:r>
      <w:r w:rsidRPr="00E10CEC">
        <w:rPr>
          <w:rFonts w:ascii="Palatino Linotype" w:hAnsi="Palatino Linotype" w:cs="Palatino Linotype"/>
        </w:rPr>
        <w:t>έλεος.</w:t>
      </w:r>
    </w:p>
    <w:p w:rsidR="00697AB4" w:rsidRPr="00E25900" w:rsidRDefault="00697AB4" w:rsidP="00E25900">
      <w:pPr>
        <w:spacing w:line="360" w:lineRule="auto"/>
        <w:jc w:val="center"/>
        <w:rPr>
          <w:rFonts w:ascii="Palatino Linotype" w:hAnsi="Palatino Linotype" w:cs="Palatino Linotype"/>
          <w:b/>
          <w:bCs/>
        </w:rPr>
      </w:pPr>
      <w:r w:rsidRPr="00E25900">
        <w:rPr>
          <w:rFonts w:ascii="Palatino Linotype" w:hAnsi="Palatino Linotype" w:cs="Palatino Linotype"/>
          <w:b/>
          <w:bCs/>
        </w:rPr>
        <w:t>Και νυν. Της εορτής.</w:t>
      </w:r>
    </w:p>
    <w:p w:rsidR="00697AB4" w:rsidRPr="00E25900" w:rsidRDefault="00697AB4" w:rsidP="00E25900">
      <w:pPr>
        <w:spacing w:line="360" w:lineRule="auto"/>
        <w:jc w:val="center"/>
        <w:rPr>
          <w:rFonts w:ascii="Palatino Linotype" w:hAnsi="Palatino Linotype" w:cs="Palatino Linotype"/>
          <w:b/>
          <w:bCs/>
        </w:rPr>
      </w:pPr>
      <w:r w:rsidRPr="00E25900">
        <w:rPr>
          <w:rFonts w:ascii="Palatino Linotype" w:hAnsi="Palatino Linotype" w:cs="Palatino Linotype"/>
          <w:b/>
          <w:bCs/>
        </w:rPr>
        <w:t>Δοξολογία Μεγάλη και Απόλυσις.</w:t>
      </w:r>
    </w:p>
    <w:p w:rsidR="00697AB4" w:rsidRPr="00E10CEC" w:rsidRDefault="00697AB4" w:rsidP="00E10CEC">
      <w:pPr>
        <w:spacing w:line="360" w:lineRule="auto"/>
        <w:jc w:val="both"/>
        <w:rPr>
          <w:rFonts w:ascii="Palatino Linotype" w:hAnsi="Palatino Linotype" w:cs="Palatino Linotype"/>
        </w:rPr>
      </w:pPr>
    </w:p>
    <w:p w:rsidR="00697AB4" w:rsidRPr="00E25900" w:rsidRDefault="00697AB4" w:rsidP="00E25900">
      <w:pPr>
        <w:spacing w:line="360" w:lineRule="auto"/>
        <w:jc w:val="center"/>
        <w:rPr>
          <w:rFonts w:ascii="Palatino Linotype" w:hAnsi="Palatino Linotype" w:cs="Palatino Linotype"/>
          <w:b/>
          <w:bCs/>
        </w:rPr>
      </w:pPr>
      <w:r w:rsidRPr="00E25900">
        <w:rPr>
          <w:rFonts w:ascii="Palatino Linotype" w:hAnsi="Palatino Linotype" w:cs="Palatino Linotype"/>
          <w:b/>
          <w:bCs/>
        </w:rPr>
        <w:t>Μεγαλυνάριον.</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Άλλος παμφαής, εφέστηκε ημέρα, η του ευκλεούς λειψάνου σου, τρισμάκαρ, η ιερά μετάθεσις και τιμία, ήνπερ πιστώς παννηγυρίζομεν.</w:t>
      </w:r>
    </w:p>
    <w:p w:rsidR="00697AB4" w:rsidRPr="00E10CEC" w:rsidRDefault="00697AB4" w:rsidP="00E10CEC">
      <w:pPr>
        <w:spacing w:line="360" w:lineRule="auto"/>
        <w:jc w:val="both"/>
        <w:rPr>
          <w:rFonts w:ascii="Palatino Linotype" w:hAnsi="Palatino Linotype" w:cs="Palatino Linotype"/>
        </w:rPr>
      </w:pP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Η/Υ ΠΗΓΗ:</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lang w:val="en-US"/>
        </w:rPr>
        <w:t>V</w:t>
      </w:r>
      <w:r w:rsidRPr="00E10CEC">
        <w:rPr>
          <w:rFonts w:ascii="Palatino Linotype" w:hAnsi="Palatino Linotype" w:cs="Palatino Linotype"/>
        </w:rPr>
        <w:t>outsinasilias.blogspot.gr</w:t>
      </w:r>
    </w:p>
    <w:p w:rsidR="00697AB4" w:rsidRPr="00E10CEC" w:rsidRDefault="00697AB4" w:rsidP="00E10CEC">
      <w:pPr>
        <w:spacing w:line="360" w:lineRule="auto"/>
        <w:jc w:val="both"/>
        <w:rPr>
          <w:rFonts w:ascii="Palatino Linotype" w:hAnsi="Palatino Linotype" w:cs="Palatino Linotype"/>
        </w:rPr>
      </w:pPr>
      <w:r w:rsidRPr="00E10CEC">
        <w:rPr>
          <w:rFonts w:ascii="Palatino Linotype" w:hAnsi="Palatino Linotype" w:cs="Palatino Linotype"/>
        </w:rPr>
        <w:t>http://voutsinasilias.blogspot.gr/2014/05/3.html</w:t>
      </w:r>
    </w:p>
    <w:p w:rsidR="00697AB4" w:rsidRPr="00E10CEC" w:rsidRDefault="00697AB4" w:rsidP="00E10CEC">
      <w:pPr>
        <w:spacing w:line="360" w:lineRule="auto"/>
        <w:jc w:val="both"/>
        <w:rPr>
          <w:rFonts w:ascii="Palatino Linotype" w:hAnsi="Palatino Linotype" w:cs="Palatino Linotype"/>
        </w:rPr>
      </w:pPr>
    </w:p>
    <w:sectPr w:rsidR="00697AB4" w:rsidRPr="00E10CEC" w:rsidSect="00142556">
      <w:headerReference w:type="default" r:id="rId9"/>
      <w:footerReference w:type="default" r:id="rId10"/>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AB4" w:rsidRDefault="00697AB4" w:rsidP="00E10CEC">
      <w:pPr>
        <w:spacing w:after="0" w:line="240" w:lineRule="auto"/>
      </w:pPr>
      <w:r>
        <w:separator/>
      </w:r>
    </w:p>
  </w:endnote>
  <w:endnote w:type="continuationSeparator" w:id="0">
    <w:p w:rsidR="00697AB4" w:rsidRDefault="00697AB4" w:rsidP="00E10C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AB4" w:rsidRDefault="00697AB4">
    <w:pPr>
      <w:pStyle w:val="Footer"/>
      <w:jc w:val="center"/>
    </w:pPr>
    <w:fldSimple w:instr=" PAGE   \* MERGEFORMAT ">
      <w:r>
        <w:rPr>
          <w:noProof/>
        </w:rPr>
        <w:t>22</w:t>
      </w:r>
    </w:fldSimple>
  </w:p>
  <w:p w:rsidR="00697AB4" w:rsidRDefault="00697A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AB4" w:rsidRDefault="00697AB4" w:rsidP="00E10CEC">
      <w:pPr>
        <w:spacing w:after="0" w:line="240" w:lineRule="auto"/>
      </w:pPr>
      <w:r>
        <w:separator/>
      </w:r>
    </w:p>
  </w:footnote>
  <w:footnote w:type="continuationSeparator" w:id="0">
    <w:p w:rsidR="00697AB4" w:rsidRDefault="00697AB4" w:rsidP="00E10C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AB4" w:rsidRDefault="00697AB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E1765"/>
    <w:multiLevelType w:val="hybridMultilevel"/>
    <w:tmpl w:val="870A0DA6"/>
    <w:lvl w:ilvl="0" w:tplc="0408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5F17"/>
    <w:rsid w:val="00142556"/>
    <w:rsid w:val="003B7C4C"/>
    <w:rsid w:val="004616C0"/>
    <w:rsid w:val="0054331B"/>
    <w:rsid w:val="005621C9"/>
    <w:rsid w:val="00697AB4"/>
    <w:rsid w:val="00704DE4"/>
    <w:rsid w:val="007F1096"/>
    <w:rsid w:val="008555E6"/>
    <w:rsid w:val="00A95F17"/>
    <w:rsid w:val="00B94C1F"/>
    <w:rsid w:val="00CB126E"/>
    <w:rsid w:val="00CE4506"/>
    <w:rsid w:val="00D80DB9"/>
    <w:rsid w:val="00DE2BEC"/>
    <w:rsid w:val="00E10CEC"/>
    <w:rsid w:val="00E25900"/>
    <w:rsid w:val="00F16113"/>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556"/>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10CEC"/>
    <w:pPr>
      <w:tabs>
        <w:tab w:val="center" w:pos="4153"/>
        <w:tab w:val="right" w:pos="8306"/>
      </w:tabs>
      <w:spacing w:after="0" w:line="240" w:lineRule="auto"/>
    </w:pPr>
  </w:style>
  <w:style w:type="character" w:customStyle="1" w:styleId="HeaderChar">
    <w:name w:val="Header Char"/>
    <w:basedOn w:val="DefaultParagraphFont"/>
    <w:link w:val="Header"/>
    <w:uiPriority w:val="99"/>
    <w:semiHidden/>
    <w:locked/>
    <w:rsid w:val="00E10CEC"/>
  </w:style>
  <w:style w:type="paragraph" w:styleId="Footer">
    <w:name w:val="footer"/>
    <w:basedOn w:val="Normal"/>
    <w:link w:val="FooterChar"/>
    <w:uiPriority w:val="99"/>
    <w:rsid w:val="00E10CEC"/>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E10CEC"/>
  </w:style>
  <w:style w:type="paragraph" w:styleId="BalloonText">
    <w:name w:val="Balloon Text"/>
    <w:basedOn w:val="Normal"/>
    <w:link w:val="BalloonTextChar"/>
    <w:uiPriority w:val="99"/>
    <w:semiHidden/>
    <w:rsid w:val="00CE45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E4506"/>
    <w:rPr>
      <w:rFonts w:ascii="Tahoma" w:hAnsi="Tahoma" w:cs="Tahoma"/>
      <w:sz w:val="16"/>
      <w:szCs w:val="16"/>
    </w:rPr>
  </w:style>
  <w:style w:type="paragraph" w:styleId="ListParagraph">
    <w:name w:val="List Paragraph"/>
    <w:basedOn w:val="Normal"/>
    <w:uiPriority w:val="99"/>
    <w:qFormat/>
    <w:rsid w:val="005621C9"/>
    <w:pPr>
      <w:ind w:left="720"/>
    </w:pPr>
  </w:style>
</w:styles>
</file>

<file path=word/webSettings.xml><?xml version="1.0" encoding="utf-8"?>
<w:webSettings xmlns:r="http://schemas.openxmlformats.org/officeDocument/2006/relationships" xmlns:w="http://schemas.openxmlformats.org/wordprocessingml/2006/main">
  <w:divs>
    <w:div w:id="17109115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30</Pages>
  <Words>6477</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Windows7</dc:creator>
  <cp:keywords/>
  <dc:description/>
  <cp:lastModifiedBy>γιάννης</cp:lastModifiedBy>
  <cp:revision>7</cp:revision>
  <dcterms:created xsi:type="dcterms:W3CDTF">2018-04-29T12:46:00Z</dcterms:created>
  <dcterms:modified xsi:type="dcterms:W3CDTF">2018-04-29T17:02:00Z</dcterms:modified>
</cp:coreProperties>
</file>